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9E7" w:rsidRPr="00894EF6" w:rsidRDefault="005629E7" w:rsidP="00E7218B">
      <w:pPr>
        <w:widowControl w:val="0"/>
        <w:autoSpaceDE w:val="0"/>
        <w:autoSpaceDN w:val="0"/>
        <w:ind w:left="-108"/>
        <w:jc w:val="right"/>
        <w:rPr>
          <w:sz w:val="24"/>
          <w:szCs w:val="24"/>
          <w:lang w:eastAsia="en-US"/>
        </w:rPr>
      </w:pPr>
      <w:r w:rsidRPr="009125C6">
        <w:rPr>
          <w:sz w:val="24"/>
          <w:szCs w:val="24"/>
          <w:lang w:eastAsia="en-US"/>
        </w:rPr>
        <w:t xml:space="preserve">                 </w:t>
      </w:r>
    </w:p>
    <w:p w:rsidR="00C25E0F" w:rsidRDefault="00C25E0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94"/>
      <w:bookmarkEnd w:id="0"/>
    </w:p>
    <w:p w:rsidR="009A1397" w:rsidRPr="00894EF6" w:rsidRDefault="009A139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4EF6">
        <w:rPr>
          <w:rFonts w:ascii="Times New Roman" w:hAnsi="Times New Roman" w:cs="Times New Roman"/>
          <w:sz w:val="24"/>
          <w:szCs w:val="24"/>
        </w:rPr>
        <w:t>ПАСПОРТ</w:t>
      </w:r>
    </w:p>
    <w:p w:rsidR="009A1397" w:rsidRPr="00894EF6" w:rsidRDefault="009A139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4EF6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A1397" w:rsidRPr="00894EF6" w:rsidRDefault="00E721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4EF6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</w:t>
      </w:r>
      <w:proofErr w:type="gramStart"/>
      <w:r w:rsidR="00C25E0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25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5E0F">
        <w:rPr>
          <w:rFonts w:ascii="Times New Roman" w:hAnsi="Times New Roman" w:cs="Times New Roman"/>
          <w:sz w:val="24"/>
          <w:szCs w:val="24"/>
        </w:rPr>
        <w:t>Катав-Ивановском</w:t>
      </w:r>
      <w:proofErr w:type="gramEnd"/>
      <w:r w:rsidR="00C25E0F">
        <w:rPr>
          <w:rFonts w:ascii="Times New Roman" w:hAnsi="Times New Roman" w:cs="Times New Roman"/>
          <w:sz w:val="24"/>
          <w:szCs w:val="24"/>
        </w:rPr>
        <w:t xml:space="preserve"> муниципальном районе</w:t>
      </w:r>
      <w:r w:rsidRPr="00894EF6">
        <w:rPr>
          <w:rFonts w:ascii="Times New Roman" w:hAnsi="Times New Roman" w:cs="Times New Roman"/>
          <w:sz w:val="24"/>
          <w:szCs w:val="24"/>
        </w:rPr>
        <w:t>»</w:t>
      </w:r>
    </w:p>
    <w:p w:rsidR="009A1397" w:rsidRPr="00894EF6" w:rsidRDefault="009A13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1397" w:rsidRPr="00894EF6" w:rsidRDefault="009A139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94EF6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9A1397" w:rsidRPr="00894EF6" w:rsidRDefault="009A13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0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1701"/>
        <w:gridCol w:w="4594"/>
      </w:tblGrid>
      <w:tr w:rsidR="009A1397" w:rsidRPr="00894EF6" w:rsidTr="004120FD">
        <w:trPr>
          <w:trHeight w:val="997"/>
        </w:trPr>
        <w:tc>
          <w:tcPr>
            <w:tcW w:w="4111" w:type="dxa"/>
            <w:vAlign w:val="center"/>
          </w:tcPr>
          <w:p w:rsidR="009A1397" w:rsidRPr="009125C6" w:rsidRDefault="009A13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6295" w:type="dxa"/>
            <w:gridSpan w:val="2"/>
          </w:tcPr>
          <w:p w:rsidR="009A1397" w:rsidRPr="009125C6" w:rsidRDefault="006E6400" w:rsidP="003625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/>
                <w:sz w:val="24"/>
                <w:szCs w:val="24"/>
              </w:rPr>
              <w:t>Полушкина Татьяна Павловна</w:t>
            </w:r>
            <w:r w:rsidR="00E7218B" w:rsidRPr="009125C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625CD">
              <w:rPr>
                <w:rFonts w:ascii="Times New Roman" w:hAnsi="Times New Roman"/>
                <w:sz w:val="24"/>
                <w:szCs w:val="24"/>
              </w:rPr>
              <w:t>З</w:t>
            </w:r>
            <w:r w:rsidR="00210060" w:rsidRPr="009125C6">
              <w:rPr>
                <w:rFonts w:ascii="Times New Roman" w:hAnsi="Times New Roman"/>
                <w:sz w:val="24"/>
                <w:szCs w:val="24"/>
              </w:rPr>
              <w:t>аместител</w:t>
            </w:r>
            <w:r w:rsidR="003625CD">
              <w:rPr>
                <w:rFonts w:ascii="Times New Roman" w:hAnsi="Times New Roman"/>
                <w:sz w:val="24"/>
                <w:szCs w:val="24"/>
              </w:rPr>
              <w:t>ь</w:t>
            </w:r>
            <w:r w:rsidR="00210060" w:rsidRPr="009125C6">
              <w:rPr>
                <w:rFonts w:ascii="Times New Roman" w:hAnsi="Times New Roman"/>
                <w:sz w:val="24"/>
                <w:szCs w:val="24"/>
              </w:rPr>
              <w:t xml:space="preserve"> Главы </w:t>
            </w:r>
            <w:proofErr w:type="gramStart"/>
            <w:r w:rsidR="00C94F57" w:rsidRPr="009125C6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="00C94F57" w:rsidRPr="009125C6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</w:t>
            </w:r>
            <w:r w:rsidR="00210060" w:rsidRPr="009125C6">
              <w:rPr>
                <w:rFonts w:ascii="Times New Roman" w:hAnsi="Times New Roman"/>
                <w:sz w:val="24"/>
                <w:szCs w:val="24"/>
              </w:rPr>
              <w:t>по социально-культурной политике</w:t>
            </w:r>
          </w:p>
        </w:tc>
      </w:tr>
      <w:tr w:rsidR="009A1397" w:rsidRPr="00894EF6" w:rsidTr="004120FD">
        <w:trPr>
          <w:trHeight w:val="662"/>
        </w:trPr>
        <w:tc>
          <w:tcPr>
            <w:tcW w:w="4111" w:type="dxa"/>
            <w:vAlign w:val="center"/>
          </w:tcPr>
          <w:p w:rsidR="009A1397" w:rsidRPr="009125C6" w:rsidRDefault="009A13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95" w:type="dxa"/>
            <w:gridSpan w:val="2"/>
          </w:tcPr>
          <w:p w:rsidR="009A1397" w:rsidRPr="009125C6" w:rsidRDefault="00210060" w:rsidP="00210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/>
                <w:sz w:val="24"/>
                <w:szCs w:val="24"/>
              </w:rPr>
              <w:t xml:space="preserve">Воробьёв Юрий Владимирович, Начальник Управления физической культуры и спорта Администрации </w:t>
            </w:r>
            <w:proofErr w:type="gramStart"/>
            <w:r w:rsidRPr="009125C6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 </w:t>
            </w:r>
          </w:p>
        </w:tc>
      </w:tr>
      <w:tr w:rsidR="009A1397" w:rsidRPr="00894EF6" w:rsidTr="004120FD">
        <w:trPr>
          <w:trHeight w:val="3015"/>
        </w:trPr>
        <w:tc>
          <w:tcPr>
            <w:tcW w:w="4111" w:type="dxa"/>
            <w:vAlign w:val="center"/>
          </w:tcPr>
          <w:p w:rsidR="009A1397" w:rsidRPr="009125C6" w:rsidRDefault="009A13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95" w:type="dxa"/>
            <w:gridSpan w:val="2"/>
          </w:tcPr>
          <w:p w:rsidR="00E7218B" w:rsidRPr="00894EF6" w:rsidRDefault="00E7218B" w:rsidP="00E7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94EF6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894EF6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894EF6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района;</w:t>
            </w:r>
          </w:p>
          <w:p w:rsidR="00E7218B" w:rsidRPr="00894EF6" w:rsidRDefault="00E7218B" w:rsidP="00E7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7218B" w:rsidRPr="00894EF6" w:rsidRDefault="00E7218B" w:rsidP="00E7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94EF6">
              <w:rPr>
                <w:rFonts w:ascii="Times New Roman" w:hAnsi="Times New Roman"/>
                <w:sz w:val="24"/>
                <w:szCs w:val="24"/>
              </w:rPr>
              <w:t xml:space="preserve">ЧООО ВОИ «Общество инвалидов» </w:t>
            </w:r>
            <w:proofErr w:type="gramStart"/>
            <w:r w:rsidRPr="00894EF6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894EF6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района;</w:t>
            </w:r>
          </w:p>
          <w:p w:rsidR="00E7218B" w:rsidRPr="005B055E" w:rsidRDefault="00E7218B" w:rsidP="00E7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7218B" w:rsidRPr="00894EF6" w:rsidRDefault="00E7218B" w:rsidP="00E7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94EF6">
              <w:rPr>
                <w:rFonts w:ascii="Times New Roman" w:hAnsi="Times New Roman"/>
                <w:sz w:val="24"/>
                <w:szCs w:val="24"/>
              </w:rPr>
              <w:t xml:space="preserve">Районный совет ветеранов </w:t>
            </w:r>
            <w:proofErr w:type="gramStart"/>
            <w:r w:rsidRPr="00894EF6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894EF6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района;</w:t>
            </w:r>
          </w:p>
          <w:p w:rsidR="00E7218B" w:rsidRPr="00894EF6" w:rsidRDefault="00E7218B" w:rsidP="00E7218B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A1397" w:rsidRPr="009125C6" w:rsidRDefault="00E7218B" w:rsidP="00E721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/>
                <w:sz w:val="24"/>
                <w:szCs w:val="24"/>
              </w:rPr>
              <w:t xml:space="preserve">Управление коммунального хозяйства, транспорта и связи </w:t>
            </w:r>
            <w:proofErr w:type="gramStart"/>
            <w:r w:rsidRPr="009125C6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9A1397" w:rsidRPr="00894EF6" w:rsidTr="004120FD">
        <w:trPr>
          <w:trHeight w:val="340"/>
        </w:trPr>
        <w:tc>
          <w:tcPr>
            <w:tcW w:w="4111" w:type="dxa"/>
            <w:vAlign w:val="center"/>
          </w:tcPr>
          <w:p w:rsidR="009A1397" w:rsidRPr="009125C6" w:rsidRDefault="009A13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6295" w:type="dxa"/>
            <w:gridSpan w:val="2"/>
          </w:tcPr>
          <w:p w:rsidR="009A1397" w:rsidRPr="009125C6" w:rsidRDefault="00E7218B" w:rsidP="009629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629A9" w:rsidRPr="009125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9629A9" w:rsidRPr="009125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A1397" w:rsidRPr="00894EF6" w:rsidTr="00A333F3">
        <w:trPr>
          <w:trHeight w:val="3141"/>
        </w:trPr>
        <w:tc>
          <w:tcPr>
            <w:tcW w:w="4111" w:type="dxa"/>
            <w:vAlign w:val="center"/>
          </w:tcPr>
          <w:p w:rsidR="009A1397" w:rsidRPr="009125C6" w:rsidRDefault="009A13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Цели/задачи муниципальной программы</w:t>
            </w:r>
          </w:p>
        </w:tc>
        <w:tc>
          <w:tcPr>
            <w:tcW w:w="1701" w:type="dxa"/>
          </w:tcPr>
          <w:p w:rsidR="009A1397" w:rsidRPr="009125C6" w:rsidRDefault="009A1397" w:rsidP="00E721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E7218B"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7218B" w:rsidRPr="009125C6">
              <w:rPr>
                <w:rFonts w:ascii="Times New Roman" w:hAnsi="Times New Roman"/>
                <w:sz w:val="24"/>
                <w:szCs w:val="24"/>
              </w:rPr>
              <w:t xml:space="preserve">Создание на территории </w:t>
            </w:r>
            <w:proofErr w:type="gramStart"/>
            <w:r w:rsidR="00E7218B" w:rsidRPr="009125C6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="00E7218B" w:rsidRPr="009125C6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</w:t>
            </w:r>
            <w:r w:rsidR="00E7218B" w:rsidRPr="009125C6">
              <w:rPr>
                <w:rFonts w:ascii="Times New Roman" w:hAnsi="Times New Roman"/>
                <w:sz w:val="24"/>
                <w:szCs w:val="24"/>
              </w:rPr>
              <w:lastRenderedPageBreak/>
              <w:t>образа жизни</w:t>
            </w:r>
          </w:p>
        </w:tc>
        <w:tc>
          <w:tcPr>
            <w:tcW w:w="4594" w:type="dxa"/>
          </w:tcPr>
          <w:p w:rsidR="00706DFC" w:rsidRDefault="00706DFC" w:rsidP="00E7218B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Задачи:</w:t>
            </w:r>
          </w:p>
          <w:p w:rsidR="00E7218B" w:rsidRPr="00894EF6" w:rsidRDefault="00E7218B" w:rsidP="00E7218B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EF6">
              <w:rPr>
                <w:rFonts w:ascii="Times New Roman" w:hAnsi="Times New Roman"/>
                <w:sz w:val="24"/>
                <w:szCs w:val="24"/>
              </w:rPr>
              <w:t>Создание для всех категорий и групп населения условий для занятий физической культурой и спортом, массовым спортом, а также повышение условия обеспеченности населения объектами спорта, в том числе:</w:t>
            </w:r>
          </w:p>
          <w:p w:rsidR="00F83A35" w:rsidRPr="00894EF6" w:rsidRDefault="00F83A35" w:rsidP="00E7218B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16B0" w:rsidRDefault="007316B0" w:rsidP="007316B0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16B0">
              <w:rPr>
                <w:rFonts w:ascii="Times New Roman" w:hAnsi="Times New Roman"/>
                <w:sz w:val="24"/>
                <w:szCs w:val="24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жизни;</w:t>
            </w:r>
          </w:p>
          <w:p w:rsidR="007316B0" w:rsidRPr="007316B0" w:rsidRDefault="007316B0" w:rsidP="007316B0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316B0" w:rsidRDefault="007316B0" w:rsidP="007316B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16B0">
              <w:rPr>
                <w:rFonts w:ascii="Times New Roman" w:hAnsi="Times New Roman"/>
                <w:sz w:val="24"/>
                <w:szCs w:val="24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инвалидов;</w:t>
            </w:r>
          </w:p>
          <w:p w:rsidR="007316B0" w:rsidRPr="007316B0" w:rsidRDefault="007316B0" w:rsidP="007316B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16B0" w:rsidRDefault="007316B0" w:rsidP="007316B0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7316B0">
              <w:rPr>
                <w:rFonts w:ascii="Times New Roman" w:hAnsi="Times New Roman"/>
                <w:sz w:val="24"/>
                <w:szCs w:val="24"/>
              </w:rPr>
              <w:t xml:space="preserve">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      </w:r>
          </w:p>
          <w:p w:rsidR="007316B0" w:rsidRPr="007316B0" w:rsidRDefault="007316B0" w:rsidP="007316B0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316B0" w:rsidRDefault="007316B0" w:rsidP="007316B0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16B0">
              <w:rPr>
                <w:rFonts w:ascii="Times New Roman" w:hAnsi="Times New Roman"/>
                <w:sz w:val="24"/>
                <w:szCs w:val="24"/>
              </w:rPr>
              <w:t>Развитие системы детско-юношеского, молодежного, массового спорта и спорта высших достижений;</w:t>
            </w:r>
          </w:p>
          <w:p w:rsidR="007316B0" w:rsidRPr="007316B0" w:rsidRDefault="007316B0" w:rsidP="007316B0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316B0" w:rsidRDefault="007316B0" w:rsidP="007316B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16B0">
              <w:rPr>
                <w:rFonts w:ascii="Times New Roman" w:hAnsi="Times New Roman"/>
                <w:sz w:val="24"/>
                <w:szCs w:val="24"/>
              </w:rPr>
              <w:t xml:space="preserve"> Повышение эффективности физкультурно-спортивной работы с населением района по месту работы, а также приобретение спортивного инвентаря и оборудования для занятий физической культурой и спортом;</w:t>
            </w:r>
          </w:p>
          <w:p w:rsidR="007316B0" w:rsidRPr="007316B0" w:rsidRDefault="007316B0" w:rsidP="007316B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16B0" w:rsidRPr="007316B0" w:rsidRDefault="007316B0" w:rsidP="007316B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16B0">
              <w:rPr>
                <w:rFonts w:ascii="Times New Roman" w:hAnsi="Times New Roman"/>
                <w:sz w:val="24"/>
                <w:szCs w:val="24"/>
              </w:rPr>
              <w:t xml:space="preserve"> Повышение эффективности физкультурно-оздоровительной работы с населением старшего возраста.</w:t>
            </w:r>
          </w:p>
          <w:p w:rsidR="00E7218B" w:rsidRPr="009125C6" w:rsidRDefault="00E7218B" w:rsidP="00A333F3">
            <w:pPr>
              <w:pStyle w:val="ConsPlusNormal"/>
              <w:tabs>
                <w:tab w:val="left" w:pos="14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553" w:rsidRPr="00894EF6" w:rsidTr="00A54D81">
        <w:trPr>
          <w:trHeight w:val="3141"/>
        </w:trPr>
        <w:tc>
          <w:tcPr>
            <w:tcW w:w="4111" w:type="dxa"/>
            <w:vAlign w:val="center"/>
          </w:tcPr>
          <w:p w:rsidR="00CD5553" w:rsidRPr="009125C6" w:rsidRDefault="00CD55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Структурные элементы муниципальной программы </w:t>
            </w:r>
          </w:p>
        </w:tc>
        <w:tc>
          <w:tcPr>
            <w:tcW w:w="6295" w:type="dxa"/>
            <w:gridSpan w:val="2"/>
          </w:tcPr>
          <w:p w:rsidR="00CD5553" w:rsidRPr="00CD5553" w:rsidRDefault="00CD5553" w:rsidP="00CD555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553">
              <w:rPr>
                <w:rFonts w:ascii="Times New Roman" w:hAnsi="Times New Roman"/>
                <w:sz w:val="24"/>
                <w:szCs w:val="24"/>
              </w:rPr>
              <w:t xml:space="preserve">- Региональный проект «Развитие физической культуры, массового спорта и подготовка спортивного резерва» </w:t>
            </w:r>
          </w:p>
          <w:p w:rsidR="00CD5553" w:rsidRPr="00CD5553" w:rsidRDefault="00CD5553" w:rsidP="00CD555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5553" w:rsidRPr="00CD5553" w:rsidRDefault="00CD5553" w:rsidP="00CD555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553">
              <w:rPr>
                <w:rFonts w:ascii="Times New Roman" w:hAnsi="Times New Roman"/>
                <w:sz w:val="24"/>
                <w:szCs w:val="24"/>
              </w:rPr>
              <w:t xml:space="preserve">-  Региональный проект «Развитие спортивной инфраструктуры» </w:t>
            </w:r>
          </w:p>
          <w:p w:rsidR="00CD5553" w:rsidRPr="00CD5553" w:rsidRDefault="00CD5553" w:rsidP="00CD555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5553" w:rsidRDefault="00CD5553" w:rsidP="00CD555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553">
              <w:rPr>
                <w:rFonts w:ascii="Times New Roman" w:hAnsi="Times New Roman"/>
                <w:sz w:val="24"/>
                <w:szCs w:val="24"/>
              </w:rPr>
              <w:t xml:space="preserve">-  Комплекс процессных мероприятий </w:t>
            </w:r>
            <w:r w:rsidRPr="00CD55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"Проведение на высоком организационном уровне спортивных мероприятий на территории </w:t>
            </w:r>
            <w:proofErr w:type="gramStart"/>
            <w:r w:rsidRPr="00CD55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Катав-Ивановского</w:t>
            </w:r>
            <w:proofErr w:type="gramEnd"/>
            <w:r w:rsidRPr="00CD55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района"</w:t>
            </w:r>
          </w:p>
          <w:p w:rsidR="00CD5553" w:rsidRPr="00CD5553" w:rsidRDefault="00CD5553" w:rsidP="00CD555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5553" w:rsidRDefault="00CD5553" w:rsidP="00CD555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5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D5553">
              <w:rPr>
                <w:rFonts w:ascii="Times New Roman" w:hAnsi="Times New Roman"/>
                <w:sz w:val="24"/>
                <w:szCs w:val="24"/>
              </w:rPr>
              <w:t xml:space="preserve"> Комплекс процессных мероприятий </w:t>
            </w:r>
            <w:r w:rsidRPr="00CD55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CD5553">
              <w:rPr>
                <w:rFonts w:ascii="Times New Roman" w:hAnsi="Times New Roman"/>
                <w:sz w:val="24"/>
                <w:szCs w:val="24"/>
              </w:rPr>
              <w:t xml:space="preserve">Развитие физической культуры и массового спорта на территории </w:t>
            </w:r>
            <w:proofErr w:type="gramStart"/>
            <w:r w:rsidRPr="00CD5553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CD5553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района»</w:t>
            </w:r>
          </w:p>
          <w:p w:rsidR="00CD5553" w:rsidRPr="00CD5553" w:rsidRDefault="00CD5553" w:rsidP="00CD555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5553" w:rsidRPr="00CD5553" w:rsidRDefault="00CD5553" w:rsidP="00CD555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5553">
              <w:rPr>
                <w:rFonts w:ascii="Times New Roman" w:hAnsi="Times New Roman"/>
                <w:sz w:val="24"/>
                <w:szCs w:val="24"/>
              </w:rPr>
              <w:t xml:space="preserve">- Комплекс процессных мероприятий «Капитальные вложения в объекты муниципальной собственности» </w:t>
            </w:r>
          </w:p>
          <w:p w:rsidR="00CD5553" w:rsidRDefault="00CD5553" w:rsidP="00E7218B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397" w:rsidRPr="00894EF6" w:rsidTr="007316B0">
        <w:trPr>
          <w:trHeight w:val="774"/>
        </w:trPr>
        <w:tc>
          <w:tcPr>
            <w:tcW w:w="4111" w:type="dxa"/>
            <w:vAlign w:val="center"/>
          </w:tcPr>
          <w:p w:rsidR="009A1397" w:rsidRPr="009125C6" w:rsidRDefault="009A1397" w:rsidP="00E90E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за весь период реализации (руб</w:t>
            </w:r>
            <w:r w:rsidR="00E90E9A" w:rsidRPr="009125C6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295" w:type="dxa"/>
            <w:gridSpan w:val="2"/>
            <w:vAlign w:val="center"/>
          </w:tcPr>
          <w:p w:rsidR="009A1397" w:rsidRPr="00573849" w:rsidRDefault="00D51021" w:rsidP="007316B0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597 159 976,73 рублей</w:t>
            </w:r>
          </w:p>
        </w:tc>
      </w:tr>
      <w:tr w:rsidR="009A1397" w:rsidRPr="00894EF6" w:rsidTr="009A1397">
        <w:tc>
          <w:tcPr>
            <w:tcW w:w="4111" w:type="dxa"/>
            <w:vAlign w:val="center"/>
          </w:tcPr>
          <w:p w:rsidR="009A1397" w:rsidRPr="009125C6" w:rsidRDefault="009A13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295" w:type="dxa"/>
            <w:gridSpan w:val="2"/>
          </w:tcPr>
          <w:p w:rsidR="004B4686" w:rsidRPr="00511121" w:rsidRDefault="004B4686" w:rsidP="000E19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1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Программа направлена на достижение национальной цели развития на период до 2030 года — «Сохранение населения, здоровье и благополучие людей». В частности, предусматривается увеличение к 2030 году до 70% доли граждан, систематически занимающихся</w:t>
            </w:r>
            <w:r w:rsidR="000E1941" w:rsidRPr="005111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физической к</w:t>
            </w:r>
            <w:bookmarkStart w:id="1" w:name="_GoBack"/>
            <w:bookmarkEnd w:id="1"/>
            <w:r w:rsidR="000E1941" w:rsidRPr="005111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ультурой и спортом/  </w:t>
            </w:r>
            <w:r w:rsidR="00511121" w:rsidRPr="0051112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 w:rsidR="00511121" w:rsidRPr="00511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Челябинской области «Развитие физической культуры и спорта в Челябинской области», утвержденной постановлением Правительства Челябинской области №733-П</w:t>
            </w:r>
          </w:p>
        </w:tc>
      </w:tr>
    </w:tbl>
    <w:p w:rsidR="004A25A6" w:rsidRPr="00894EF6" w:rsidRDefault="004A25A6">
      <w:pPr>
        <w:pStyle w:val="ConsPlusNormal"/>
        <w:jc w:val="center"/>
        <w:outlineLvl w:val="2"/>
        <w:rPr>
          <w:sz w:val="24"/>
          <w:szCs w:val="24"/>
        </w:rPr>
      </w:pPr>
      <w:bookmarkStart w:id="2" w:name="P533"/>
      <w:bookmarkEnd w:id="2"/>
    </w:p>
    <w:p w:rsidR="004A25A6" w:rsidRPr="00894EF6" w:rsidRDefault="004A25A6">
      <w:pPr>
        <w:pStyle w:val="ConsPlusNormal"/>
        <w:jc w:val="center"/>
        <w:outlineLvl w:val="2"/>
        <w:rPr>
          <w:sz w:val="24"/>
          <w:szCs w:val="24"/>
        </w:rPr>
      </w:pPr>
    </w:p>
    <w:p w:rsidR="004A25A6" w:rsidRPr="00894EF6" w:rsidRDefault="004A25A6">
      <w:pPr>
        <w:pStyle w:val="ConsPlusNormal"/>
        <w:jc w:val="center"/>
        <w:outlineLvl w:val="2"/>
        <w:rPr>
          <w:sz w:val="24"/>
          <w:szCs w:val="24"/>
        </w:rPr>
      </w:pPr>
    </w:p>
    <w:p w:rsidR="004A25A6" w:rsidRPr="00894EF6" w:rsidRDefault="004A25A6">
      <w:pPr>
        <w:pStyle w:val="ConsPlusNormal"/>
        <w:jc w:val="center"/>
        <w:outlineLvl w:val="2"/>
        <w:rPr>
          <w:sz w:val="24"/>
          <w:szCs w:val="24"/>
        </w:rPr>
      </w:pPr>
    </w:p>
    <w:p w:rsidR="004A25A6" w:rsidRPr="00894EF6" w:rsidRDefault="004A25A6">
      <w:pPr>
        <w:pStyle w:val="ConsPlusNormal"/>
        <w:jc w:val="center"/>
        <w:outlineLvl w:val="2"/>
        <w:rPr>
          <w:sz w:val="24"/>
          <w:szCs w:val="24"/>
        </w:rPr>
      </w:pPr>
    </w:p>
    <w:p w:rsidR="004A25A6" w:rsidRPr="00894EF6" w:rsidRDefault="004A25A6">
      <w:pPr>
        <w:pStyle w:val="ConsPlusNormal"/>
        <w:jc w:val="center"/>
        <w:outlineLvl w:val="2"/>
        <w:rPr>
          <w:sz w:val="24"/>
          <w:szCs w:val="24"/>
        </w:rPr>
      </w:pPr>
    </w:p>
    <w:p w:rsidR="004A25A6" w:rsidRPr="00894EF6" w:rsidRDefault="004A25A6">
      <w:pPr>
        <w:pStyle w:val="ConsPlusNormal"/>
        <w:jc w:val="center"/>
        <w:outlineLvl w:val="2"/>
        <w:rPr>
          <w:sz w:val="24"/>
          <w:szCs w:val="24"/>
        </w:rPr>
      </w:pPr>
    </w:p>
    <w:p w:rsidR="004A25A6" w:rsidRPr="00894EF6" w:rsidRDefault="004A25A6">
      <w:pPr>
        <w:pStyle w:val="ConsPlusNormal"/>
        <w:jc w:val="center"/>
        <w:outlineLvl w:val="2"/>
        <w:rPr>
          <w:sz w:val="24"/>
          <w:szCs w:val="24"/>
        </w:rPr>
      </w:pPr>
    </w:p>
    <w:p w:rsidR="004A25A6" w:rsidRPr="00894EF6" w:rsidRDefault="004A25A6">
      <w:pPr>
        <w:pStyle w:val="ConsPlusNormal"/>
        <w:jc w:val="center"/>
        <w:outlineLvl w:val="2"/>
        <w:rPr>
          <w:sz w:val="24"/>
          <w:szCs w:val="24"/>
        </w:rPr>
      </w:pPr>
    </w:p>
    <w:p w:rsidR="004A25A6" w:rsidRPr="00894EF6" w:rsidRDefault="004A25A6" w:rsidP="005864A3">
      <w:pPr>
        <w:pStyle w:val="ConsPlusNormal"/>
        <w:outlineLvl w:val="2"/>
        <w:rPr>
          <w:sz w:val="24"/>
          <w:szCs w:val="24"/>
        </w:rPr>
      </w:pPr>
    </w:p>
    <w:p w:rsidR="004A25A6" w:rsidRPr="00894EF6" w:rsidRDefault="004A25A6">
      <w:pPr>
        <w:pStyle w:val="ConsPlusNormal"/>
        <w:jc w:val="center"/>
        <w:outlineLvl w:val="2"/>
        <w:rPr>
          <w:sz w:val="24"/>
          <w:szCs w:val="24"/>
        </w:rPr>
        <w:sectPr w:rsidR="004A25A6" w:rsidRPr="00894EF6" w:rsidSect="008B4FFC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9A1397" w:rsidRPr="00894EF6" w:rsidRDefault="009A139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94EF6">
        <w:rPr>
          <w:rFonts w:ascii="Times New Roman" w:hAnsi="Times New Roman" w:cs="Times New Roman"/>
          <w:sz w:val="24"/>
          <w:szCs w:val="24"/>
        </w:rPr>
        <w:lastRenderedPageBreak/>
        <w:t>2. Показатели муниципальной программы</w:t>
      </w:r>
    </w:p>
    <w:p w:rsidR="009A1397" w:rsidRPr="00894EF6" w:rsidRDefault="009A13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3522"/>
        <w:gridCol w:w="1276"/>
        <w:gridCol w:w="1275"/>
        <w:gridCol w:w="1418"/>
        <w:gridCol w:w="1417"/>
        <w:gridCol w:w="1560"/>
        <w:gridCol w:w="3878"/>
      </w:tblGrid>
      <w:tr w:rsidR="004A25A6" w:rsidRPr="00894EF6" w:rsidTr="004120FD">
        <w:tc>
          <w:tcPr>
            <w:tcW w:w="793" w:type="dxa"/>
            <w:vMerge w:val="restart"/>
            <w:vAlign w:val="center"/>
          </w:tcPr>
          <w:p w:rsidR="004A25A6" w:rsidRPr="009125C6" w:rsidRDefault="004A25A6" w:rsidP="008B4F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22" w:type="dxa"/>
            <w:vMerge w:val="restart"/>
            <w:vAlign w:val="center"/>
          </w:tcPr>
          <w:p w:rsidR="004A25A6" w:rsidRPr="009125C6" w:rsidRDefault="004A25A6" w:rsidP="008B4F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4A25A6" w:rsidRPr="009125C6" w:rsidRDefault="004A25A6" w:rsidP="008B4F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vMerge w:val="restart"/>
            <w:vAlign w:val="center"/>
          </w:tcPr>
          <w:p w:rsidR="004A25A6" w:rsidRPr="009125C6" w:rsidRDefault="004A25A6" w:rsidP="000D6F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за </w:t>
            </w:r>
            <w:r w:rsidR="000D6F21" w:rsidRPr="009125C6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395" w:type="dxa"/>
            <w:gridSpan w:val="3"/>
            <w:vAlign w:val="center"/>
          </w:tcPr>
          <w:p w:rsidR="004A25A6" w:rsidRPr="009125C6" w:rsidRDefault="004A25A6" w:rsidP="008B4F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3878" w:type="dxa"/>
            <w:vMerge w:val="restart"/>
            <w:vAlign w:val="center"/>
          </w:tcPr>
          <w:p w:rsidR="004A25A6" w:rsidRPr="009125C6" w:rsidRDefault="004A25A6" w:rsidP="004120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показателя </w:t>
            </w:r>
          </w:p>
        </w:tc>
      </w:tr>
      <w:tr w:rsidR="00F03845" w:rsidRPr="00894EF6" w:rsidTr="004120FD">
        <w:tc>
          <w:tcPr>
            <w:tcW w:w="793" w:type="dxa"/>
            <w:vMerge/>
          </w:tcPr>
          <w:p w:rsidR="00F03845" w:rsidRPr="009125C6" w:rsidRDefault="00F03845" w:rsidP="008B4F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vMerge/>
          </w:tcPr>
          <w:p w:rsidR="00F03845" w:rsidRPr="009125C6" w:rsidRDefault="00F03845" w:rsidP="008B4F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03845" w:rsidRPr="009125C6" w:rsidRDefault="00F03845" w:rsidP="008B4F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03845" w:rsidRPr="009125C6" w:rsidRDefault="00F03845" w:rsidP="008B4F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03845" w:rsidRPr="009125C6" w:rsidRDefault="00F03845" w:rsidP="008B4F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7" w:type="dxa"/>
            <w:vAlign w:val="center"/>
          </w:tcPr>
          <w:p w:rsidR="00F03845" w:rsidRPr="009125C6" w:rsidRDefault="00F03845" w:rsidP="000445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60" w:type="dxa"/>
            <w:vAlign w:val="center"/>
          </w:tcPr>
          <w:p w:rsidR="00F03845" w:rsidRPr="009125C6" w:rsidRDefault="00F03845" w:rsidP="00426D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878" w:type="dxa"/>
            <w:vMerge/>
          </w:tcPr>
          <w:p w:rsidR="00F03845" w:rsidRPr="009125C6" w:rsidRDefault="00F03845" w:rsidP="008B4F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5A6" w:rsidRPr="00894EF6" w:rsidTr="004120FD">
        <w:trPr>
          <w:trHeight w:val="773"/>
        </w:trPr>
        <w:tc>
          <w:tcPr>
            <w:tcW w:w="15139" w:type="dxa"/>
            <w:gridSpan w:val="8"/>
          </w:tcPr>
          <w:p w:rsidR="004A25A6" w:rsidRPr="009125C6" w:rsidRDefault="0030128F" w:rsidP="008B4F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/>
                <w:b/>
                <w:sz w:val="24"/>
                <w:szCs w:val="24"/>
              </w:rPr>
              <w:t>Цель программы</w:t>
            </w:r>
            <w:r w:rsidRPr="009125C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894EF6">
              <w:rPr>
                <w:rFonts w:ascii="Times New Roman" w:hAnsi="Times New Roman"/>
                <w:sz w:val="24"/>
                <w:szCs w:val="24"/>
              </w:rPr>
              <w:t xml:space="preserve">создание на территории </w:t>
            </w:r>
            <w:proofErr w:type="gramStart"/>
            <w:r w:rsidRPr="00894EF6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894EF6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необходимых условий, обеспечивающих возможность гражданам систематически заниматься физической культурой и спортом, укрепление здоровья населения и популяризация здорового образа жизни</w:t>
            </w:r>
          </w:p>
        </w:tc>
      </w:tr>
      <w:tr w:rsidR="007316B0" w:rsidRPr="00894EF6" w:rsidTr="00994404">
        <w:trPr>
          <w:trHeight w:val="1426"/>
        </w:trPr>
        <w:tc>
          <w:tcPr>
            <w:tcW w:w="793" w:type="dxa"/>
          </w:tcPr>
          <w:p w:rsidR="007316B0" w:rsidRPr="009125C6" w:rsidRDefault="007316B0" w:rsidP="00C94F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22" w:type="dxa"/>
          </w:tcPr>
          <w:p w:rsidR="007316B0" w:rsidRPr="009125C6" w:rsidRDefault="007316B0" w:rsidP="009944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276" w:type="dxa"/>
            <w:vAlign w:val="center"/>
          </w:tcPr>
          <w:p w:rsidR="007316B0" w:rsidRPr="009125C6" w:rsidRDefault="007316B0" w:rsidP="00994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7316B0" w:rsidRPr="009125C6" w:rsidRDefault="007316B0" w:rsidP="00994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18" w:type="dxa"/>
            <w:vAlign w:val="center"/>
          </w:tcPr>
          <w:p w:rsidR="007316B0" w:rsidRPr="009125C6" w:rsidRDefault="007316B0" w:rsidP="00994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1417" w:type="dxa"/>
            <w:vAlign w:val="center"/>
          </w:tcPr>
          <w:p w:rsidR="007316B0" w:rsidRPr="009125C6" w:rsidRDefault="007316B0" w:rsidP="00994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60" w:type="dxa"/>
            <w:vAlign w:val="center"/>
          </w:tcPr>
          <w:p w:rsidR="007316B0" w:rsidRPr="009125C6" w:rsidRDefault="007316B0" w:rsidP="00994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878" w:type="dxa"/>
          </w:tcPr>
          <w:p w:rsidR="007316B0" w:rsidRPr="009125C6" w:rsidRDefault="007316B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Администрации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7316B0" w:rsidRPr="00894EF6" w:rsidTr="00994404">
        <w:tc>
          <w:tcPr>
            <w:tcW w:w="793" w:type="dxa"/>
          </w:tcPr>
          <w:p w:rsidR="007316B0" w:rsidRPr="009125C6" w:rsidRDefault="007316B0" w:rsidP="00C94F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22" w:type="dxa"/>
          </w:tcPr>
          <w:p w:rsidR="007316B0" w:rsidRPr="009125C6" w:rsidRDefault="007316B0" w:rsidP="009944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граждан в возрасте 6-29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276" w:type="dxa"/>
            <w:vAlign w:val="center"/>
          </w:tcPr>
          <w:p w:rsidR="007316B0" w:rsidRPr="009125C6" w:rsidRDefault="007316B0" w:rsidP="00994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7316B0" w:rsidRPr="00994404" w:rsidRDefault="007316B0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97</w:t>
            </w:r>
          </w:p>
        </w:tc>
        <w:tc>
          <w:tcPr>
            <w:tcW w:w="1418" w:type="dxa"/>
            <w:vAlign w:val="center"/>
          </w:tcPr>
          <w:p w:rsidR="007316B0" w:rsidRPr="00994404" w:rsidRDefault="007316B0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97,1</w:t>
            </w:r>
          </w:p>
        </w:tc>
        <w:tc>
          <w:tcPr>
            <w:tcW w:w="1417" w:type="dxa"/>
            <w:vAlign w:val="center"/>
          </w:tcPr>
          <w:p w:rsidR="007316B0" w:rsidRPr="00994404" w:rsidRDefault="007316B0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97,5</w:t>
            </w:r>
          </w:p>
        </w:tc>
        <w:tc>
          <w:tcPr>
            <w:tcW w:w="1560" w:type="dxa"/>
            <w:vAlign w:val="center"/>
          </w:tcPr>
          <w:p w:rsidR="007316B0" w:rsidRPr="00994404" w:rsidRDefault="007316B0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97,8</w:t>
            </w:r>
          </w:p>
        </w:tc>
        <w:tc>
          <w:tcPr>
            <w:tcW w:w="3878" w:type="dxa"/>
          </w:tcPr>
          <w:p w:rsidR="007316B0" w:rsidRPr="009125C6" w:rsidRDefault="007316B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Администрации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7316B0" w:rsidRPr="00894EF6" w:rsidTr="00994404">
        <w:tc>
          <w:tcPr>
            <w:tcW w:w="793" w:type="dxa"/>
          </w:tcPr>
          <w:p w:rsidR="007316B0" w:rsidRPr="009125C6" w:rsidRDefault="007316B0" w:rsidP="00C94F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522" w:type="dxa"/>
          </w:tcPr>
          <w:p w:rsidR="007316B0" w:rsidRPr="00994404" w:rsidRDefault="007316B0" w:rsidP="00994404">
            <w:pPr>
              <w:rPr>
                <w:sz w:val="24"/>
                <w:szCs w:val="24"/>
              </w:rPr>
            </w:pPr>
            <w:r w:rsidRPr="009125C6">
              <w:rPr>
                <w:color w:val="000000"/>
                <w:sz w:val="24"/>
                <w:szCs w:val="24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276" w:type="dxa"/>
            <w:vAlign w:val="center"/>
          </w:tcPr>
          <w:p w:rsidR="007316B0" w:rsidRPr="009125C6" w:rsidRDefault="007316B0" w:rsidP="00994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7316B0" w:rsidRPr="00994404" w:rsidRDefault="007316B0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55,0</w:t>
            </w:r>
          </w:p>
        </w:tc>
        <w:tc>
          <w:tcPr>
            <w:tcW w:w="1418" w:type="dxa"/>
            <w:vAlign w:val="center"/>
          </w:tcPr>
          <w:p w:rsidR="007316B0" w:rsidRPr="00994404" w:rsidRDefault="007316B0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58,30</w:t>
            </w:r>
          </w:p>
        </w:tc>
        <w:tc>
          <w:tcPr>
            <w:tcW w:w="1417" w:type="dxa"/>
            <w:vAlign w:val="center"/>
          </w:tcPr>
          <w:p w:rsidR="007316B0" w:rsidRPr="00994404" w:rsidRDefault="007316B0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center"/>
          </w:tcPr>
          <w:p w:rsidR="007316B0" w:rsidRPr="00994404" w:rsidRDefault="007316B0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63</w:t>
            </w:r>
          </w:p>
        </w:tc>
        <w:tc>
          <w:tcPr>
            <w:tcW w:w="3878" w:type="dxa"/>
          </w:tcPr>
          <w:p w:rsidR="007316B0" w:rsidRPr="009125C6" w:rsidRDefault="007316B0" w:rsidP="00C94F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Администрации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7316B0" w:rsidRPr="00894EF6" w:rsidTr="00994404">
        <w:tc>
          <w:tcPr>
            <w:tcW w:w="793" w:type="dxa"/>
          </w:tcPr>
          <w:p w:rsidR="007316B0" w:rsidRPr="009125C6" w:rsidRDefault="007316B0" w:rsidP="00C94F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522" w:type="dxa"/>
          </w:tcPr>
          <w:p w:rsidR="007316B0" w:rsidRPr="009125C6" w:rsidRDefault="007316B0" w:rsidP="009944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4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Доля граждан в возрасте от 55 лет (женщины) и от 60 лет (мужчины) до 79 лет включительно, систематически </w:t>
            </w:r>
            <w:r w:rsidRPr="009944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занимающихся физической культурой и спортом в общей численности граждан муниципального образования данной возрастной категории</w:t>
            </w:r>
          </w:p>
        </w:tc>
        <w:tc>
          <w:tcPr>
            <w:tcW w:w="1276" w:type="dxa"/>
            <w:vAlign w:val="center"/>
          </w:tcPr>
          <w:p w:rsidR="007316B0" w:rsidRPr="009125C6" w:rsidRDefault="007316B0" w:rsidP="00994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275" w:type="dxa"/>
            <w:vAlign w:val="center"/>
          </w:tcPr>
          <w:p w:rsidR="007316B0" w:rsidRPr="00994404" w:rsidRDefault="007316B0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26,0</w:t>
            </w:r>
          </w:p>
        </w:tc>
        <w:tc>
          <w:tcPr>
            <w:tcW w:w="1418" w:type="dxa"/>
            <w:vAlign w:val="center"/>
          </w:tcPr>
          <w:p w:rsidR="007316B0" w:rsidRPr="00994404" w:rsidRDefault="007316B0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27,5</w:t>
            </w:r>
          </w:p>
        </w:tc>
        <w:tc>
          <w:tcPr>
            <w:tcW w:w="1417" w:type="dxa"/>
            <w:vAlign w:val="center"/>
          </w:tcPr>
          <w:p w:rsidR="007316B0" w:rsidRPr="00994404" w:rsidRDefault="007316B0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center"/>
          </w:tcPr>
          <w:p w:rsidR="007316B0" w:rsidRPr="00994404" w:rsidRDefault="007316B0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30,5</w:t>
            </w:r>
          </w:p>
        </w:tc>
        <w:tc>
          <w:tcPr>
            <w:tcW w:w="3878" w:type="dxa"/>
          </w:tcPr>
          <w:p w:rsidR="007316B0" w:rsidRPr="009125C6" w:rsidRDefault="007316B0" w:rsidP="00C94F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Администрации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7316B0" w:rsidRPr="00894EF6" w:rsidTr="00994404">
        <w:tc>
          <w:tcPr>
            <w:tcW w:w="793" w:type="dxa"/>
          </w:tcPr>
          <w:p w:rsidR="007316B0" w:rsidRPr="009125C6" w:rsidRDefault="007316B0" w:rsidP="00C94F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3522" w:type="dxa"/>
          </w:tcPr>
          <w:p w:rsidR="007316B0" w:rsidRPr="00994404" w:rsidRDefault="007316B0" w:rsidP="00994404">
            <w:pPr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1276" w:type="dxa"/>
            <w:vAlign w:val="center"/>
          </w:tcPr>
          <w:p w:rsidR="007316B0" w:rsidRPr="009125C6" w:rsidRDefault="00994404" w:rsidP="00994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7316B0" w:rsidRPr="00994404" w:rsidRDefault="007316B0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41,5</w:t>
            </w:r>
          </w:p>
        </w:tc>
        <w:tc>
          <w:tcPr>
            <w:tcW w:w="1418" w:type="dxa"/>
            <w:vAlign w:val="center"/>
          </w:tcPr>
          <w:p w:rsidR="007316B0" w:rsidRPr="00994404" w:rsidRDefault="007316B0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42,0</w:t>
            </w:r>
          </w:p>
        </w:tc>
        <w:tc>
          <w:tcPr>
            <w:tcW w:w="1417" w:type="dxa"/>
            <w:vAlign w:val="center"/>
          </w:tcPr>
          <w:p w:rsidR="007316B0" w:rsidRPr="00994404" w:rsidRDefault="007316B0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43,0</w:t>
            </w:r>
          </w:p>
        </w:tc>
        <w:tc>
          <w:tcPr>
            <w:tcW w:w="1560" w:type="dxa"/>
            <w:vAlign w:val="center"/>
          </w:tcPr>
          <w:p w:rsidR="007316B0" w:rsidRPr="00994404" w:rsidRDefault="007316B0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44</w:t>
            </w:r>
          </w:p>
        </w:tc>
        <w:tc>
          <w:tcPr>
            <w:tcW w:w="3878" w:type="dxa"/>
          </w:tcPr>
          <w:p w:rsidR="007316B0" w:rsidRPr="009125C6" w:rsidRDefault="007316B0" w:rsidP="00C94F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Администрации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994404" w:rsidRPr="00894EF6" w:rsidTr="00994404">
        <w:trPr>
          <w:trHeight w:val="1225"/>
        </w:trPr>
        <w:tc>
          <w:tcPr>
            <w:tcW w:w="793" w:type="dxa"/>
          </w:tcPr>
          <w:p w:rsidR="00994404" w:rsidRPr="009125C6" w:rsidRDefault="00994404" w:rsidP="00C94F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522" w:type="dxa"/>
          </w:tcPr>
          <w:p w:rsidR="00994404" w:rsidRPr="009125C6" w:rsidRDefault="00994404" w:rsidP="009944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276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81,0</w:t>
            </w:r>
          </w:p>
        </w:tc>
        <w:tc>
          <w:tcPr>
            <w:tcW w:w="1418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1417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84,0</w:t>
            </w:r>
          </w:p>
        </w:tc>
        <w:tc>
          <w:tcPr>
            <w:tcW w:w="1560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85</w:t>
            </w:r>
          </w:p>
        </w:tc>
        <w:tc>
          <w:tcPr>
            <w:tcW w:w="3878" w:type="dxa"/>
          </w:tcPr>
          <w:p w:rsidR="00994404" w:rsidRPr="009125C6" w:rsidRDefault="00994404" w:rsidP="00C94F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Администрации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994404" w:rsidRPr="00894EF6" w:rsidTr="00994404">
        <w:trPr>
          <w:trHeight w:val="1488"/>
        </w:trPr>
        <w:tc>
          <w:tcPr>
            <w:tcW w:w="793" w:type="dxa"/>
          </w:tcPr>
          <w:p w:rsidR="00994404" w:rsidRPr="009125C6" w:rsidRDefault="00994404" w:rsidP="00C94F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522" w:type="dxa"/>
          </w:tcPr>
          <w:p w:rsidR="00994404" w:rsidRPr="009125C6" w:rsidRDefault="00994404" w:rsidP="00994404">
            <w:pPr>
              <w:pStyle w:val="ConsPlusNormal"/>
              <w:tabs>
                <w:tab w:val="left" w:pos="10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ab/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276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9,3</w:t>
            </w:r>
          </w:p>
        </w:tc>
        <w:tc>
          <w:tcPr>
            <w:tcW w:w="1418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9,7</w:t>
            </w:r>
          </w:p>
        </w:tc>
        <w:tc>
          <w:tcPr>
            <w:tcW w:w="1417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10,0</w:t>
            </w:r>
          </w:p>
        </w:tc>
        <w:tc>
          <w:tcPr>
            <w:tcW w:w="3878" w:type="dxa"/>
          </w:tcPr>
          <w:p w:rsidR="00994404" w:rsidRPr="009125C6" w:rsidRDefault="00994404" w:rsidP="00C94F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Администрации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994404" w:rsidRPr="00894EF6" w:rsidTr="00994404">
        <w:tc>
          <w:tcPr>
            <w:tcW w:w="793" w:type="dxa"/>
          </w:tcPr>
          <w:p w:rsidR="00994404" w:rsidRPr="009125C6" w:rsidRDefault="00994404" w:rsidP="00C94F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522" w:type="dxa"/>
          </w:tcPr>
          <w:p w:rsidR="00994404" w:rsidRPr="009125C6" w:rsidRDefault="00994404" w:rsidP="009944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04" w:rsidRPr="00994404" w:rsidRDefault="00994404" w:rsidP="00994404">
            <w:pPr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 xml:space="preserve">Доля граждан Катав-Ивановского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</w:t>
            </w:r>
            <w:r w:rsidRPr="00994404">
              <w:rPr>
                <w:sz w:val="24"/>
                <w:szCs w:val="24"/>
              </w:rPr>
              <w:lastRenderedPageBreak/>
              <w:t>выполнении нормативов Всероссийского физкультурн</w:t>
            </w:r>
            <w:proofErr w:type="gramStart"/>
            <w:r w:rsidRPr="00994404">
              <w:rPr>
                <w:sz w:val="24"/>
                <w:szCs w:val="24"/>
              </w:rPr>
              <w:t>о-</w:t>
            </w:r>
            <w:proofErr w:type="gramEnd"/>
            <w:r w:rsidRPr="00994404">
              <w:rPr>
                <w:sz w:val="24"/>
                <w:szCs w:val="24"/>
              </w:rPr>
              <w:t xml:space="preserve"> спортивного комплекса «Готов к труду и обороне» (ГТО)</w:t>
            </w:r>
          </w:p>
        </w:tc>
        <w:tc>
          <w:tcPr>
            <w:tcW w:w="1276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275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91,3</w:t>
            </w:r>
          </w:p>
        </w:tc>
        <w:tc>
          <w:tcPr>
            <w:tcW w:w="1418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91,5</w:t>
            </w:r>
          </w:p>
        </w:tc>
        <w:tc>
          <w:tcPr>
            <w:tcW w:w="1417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91,7</w:t>
            </w:r>
          </w:p>
        </w:tc>
        <w:tc>
          <w:tcPr>
            <w:tcW w:w="1560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91,8</w:t>
            </w:r>
          </w:p>
        </w:tc>
        <w:tc>
          <w:tcPr>
            <w:tcW w:w="3878" w:type="dxa"/>
          </w:tcPr>
          <w:p w:rsidR="00994404" w:rsidRPr="009125C6" w:rsidRDefault="00994404" w:rsidP="00C94F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Администрации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994404" w:rsidRPr="00894EF6" w:rsidTr="00994404">
        <w:trPr>
          <w:trHeight w:val="2290"/>
        </w:trPr>
        <w:tc>
          <w:tcPr>
            <w:tcW w:w="793" w:type="dxa"/>
          </w:tcPr>
          <w:p w:rsidR="00994404" w:rsidRPr="009125C6" w:rsidRDefault="00994404" w:rsidP="00C94F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3522" w:type="dxa"/>
          </w:tcPr>
          <w:p w:rsidR="00994404" w:rsidRPr="009125C6" w:rsidRDefault="00994404" w:rsidP="00994404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спортивно-массовых мероприятий и соревнований по видам спорта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Катав-Ивановском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1276" w:type="dxa"/>
            <w:vAlign w:val="center"/>
          </w:tcPr>
          <w:p w:rsidR="00994404" w:rsidRPr="009125C6" w:rsidRDefault="00994404" w:rsidP="00994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70</w:t>
            </w:r>
          </w:p>
        </w:tc>
        <w:tc>
          <w:tcPr>
            <w:tcW w:w="1418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80</w:t>
            </w:r>
          </w:p>
        </w:tc>
        <w:tc>
          <w:tcPr>
            <w:tcW w:w="1417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90</w:t>
            </w:r>
          </w:p>
        </w:tc>
        <w:tc>
          <w:tcPr>
            <w:tcW w:w="1560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95</w:t>
            </w:r>
          </w:p>
        </w:tc>
        <w:tc>
          <w:tcPr>
            <w:tcW w:w="3878" w:type="dxa"/>
          </w:tcPr>
          <w:p w:rsidR="00994404" w:rsidRPr="009125C6" w:rsidRDefault="00994404" w:rsidP="00C94F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Администрации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994404" w:rsidRPr="00894EF6" w:rsidTr="00994404">
        <w:trPr>
          <w:trHeight w:val="1434"/>
        </w:trPr>
        <w:tc>
          <w:tcPr>
            <w:tcW w:w="793" w:type="dxa"/>
          </w:tcPr>
          <w:p w:rsidR="00994404" w:rsidRPr="009125C6" w:rsidRDefault="00994404" w:rsidP="00C94F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3522" w:type="dxa"/>
          </w:tcPr>
          <w:p w:rsidR="00994404" w:rsidRPr="00994404" w:rsidRDefault="00994404" w:rsidP="00994404">
            <w:pPr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 xml:space="preserve">Доля жителей </w:t>
            </w:r>
            <w:proofErr w:type="gramStart"/>
            <w:r w:rsidRPr="00994404">
              <w:rPr>
                <w:sz w:val="24"/>
                <w:szCs w:val="24"/>
              </w:rPr>
              <w:t>Катав-Ивановского</w:t>
            </w:r>
            <w:proofErr w:type="gramEnd"/>
            <w:r w:rsidRPr="00994404">
              <w:rPr>
                <w:sz w:val="24"/>
                <w:szCs w:val="24"/>
              </w:rPr>
              <w:t xml:space="preserve"> муниципального района, принявших участие в спортивно-массовых мероприятиях и соревнованиях по видам спорта</w:t>
            </w:r>
          </w:p>
        </w:tc>
        <w:tc>
          <w:tcPr>
            <w:tcW w:w="1276" w:type="dxa"/>
            <w:vAlign w:val="center"/>
          </w:tcPr>
          <w:p w:rsidR="00994404" w:rsidRPr="009125C6" w:rsidRDefault="00994404" w:rsidP="009944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24,0</w:t>
            </w:r>
          </w:p>
        </w:tc>
        <w:tc>
          <w:tcPr>
            <w:tcW w:w="1418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24,2</w:t>
            </w:r>
          </w:p>
        </w:tc>
        <w:tc>
          <w:tcPr>
            <w:tcW w:w="1417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27</w:t>
            </w:r>
          </w:p>
        </w:tc>
        <w:tc>
          <w:tcPr>
            <w:tcW w:w="1560" w:type="dxa"/>
            <w:vAlign w:val="center"/>
          </w:tcPr>
          <w:p w:rsidR="00994404" w:rsidRPr="00994404" w:rsidRDefault="00994404" w:rsidP="00994404">
            <w:pPr>
              <w:jc w:val="center"/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28</w:t>
            </w:r>
          </w:p>
        </w:tc>
        <w:tc>
          <w:tcPr>
            <w:tcW w:w="3878" w:type="dxa"/>
          </w:tcPr>
          <w:p w:rsidR="00994404" w:rsidRPr="009125C6" w:rsidRDefault="00994404" w:rsidP="00C94F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Администрации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</w:tbl>
    <w:p w:rsidR="009A1397" w:rsidRPr="00894EF6" w:rsidRDefault="009A1397">
      <w:pPr>
        <w:pStyle w:val="ConsPlusNormal"/>
        <w:rPr>
          <w:sz w:val="24"/>
          <w:szCs w:val="24"/>
        </w:rPr>
        <w:sectPr w:rsidR="009A1397" w:rsidRPr="00894EF6" w:rsidSect="004A25A6">
          <w:pgSz w:w="16838" w:h="11906" w:orient="landscape"/>
          <w:pgMar w:top="568" w:right="1134" w:bottom="851" w:left="1134" w:header="709" w:footer="709" w:gutter="0"/>
          <w:cols w:space="708"/>
          <w:docGrid w:linePitch="360"/>
        </w:sectPr>
      </w:pPr>
    </w:p>
    <w:p w:rsidR="009A1397" w:rsidRPr="00894EF6" w:rsidRDefault="009A1397">
      <w:pPr>
        <w:pStyle w:val="ConsPlusNormal"/>
        <w:jc w:val="both"/>
        <w:rPr>
          <w:sz w:val="24"/>
          <w:szCs w:val="24"/>
        </w:rPr>
      </w:pPr>
    </w:p>
    <w:p w:rsidR="009A1397" w:rsidRPr="00894EF6" w:rsidRDefault="009A139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94EF6">
        <w:rPr>
          <w:rFonts w:ascii="Times New Roman" w:hAnsi="Times New Roman" w:cs="Times New Roman"/>
          <w:sz w:val="24"/>
          <w:szCs w:val="24"/>
        </w:rPr>
        <w:t>3. План достижения показателей</w:t>
      </w:r>
    </w:p>
    <w:p w:rsidR="009A1397" w:rsidRPr="00894EF6" w:rsidRDefault="009A139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4EF6">
        <w:rPr>
          <w:rFonts w:ascii="Times New Roman" w:hAnsi="Times New Roman" w:cs="Times New Roman"/>
          <w:sz w:val="24"/>
          <w:szCs w:val="24"/>
        </w:rPr>
        <w:t xml:space="preserve">муниципальной программы в </w:t>
      </w:r>
      <w:r w:rsidR="00E37FBE" w:rsidRPr="00894EF6">
        <w:rPr>
          <w:rFonts w:ascii="Times New Roman" w:hAnsi="Times New Roman" w:cs="Times New Roman"/>
          <w:sz w:val="24"/>
          <w:szCs w:val="24"/>
        </w:rPr>
        <w:t>2025</w:t>
      </w:r>
      <w:r w:rsidRPr="00894EF6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9A1397" w:rsidRPr="00894EF6" w:rsidRDefault="009A13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544"/>
        <w:gridCol w:w="1276"/>
        <w:gridCol w:w="850"/>
        <w:gridCol w:w="709"/>
        <w:gridCol w:w="793"/>
        <w:gridCol w:w="766"/>
        <w:gridCol w:w="709"/>
        <w:gridCol w:w="709"/>
        <w:gridCol w:w="709"/>
        <w:gridCol w:w="708"/>
        <w:gridCol w:w="709"/>
        <w:gridCol w:w="851"/>
        <w:gridCol w:w="850"/>
        <w:gridCol w:w="1191"/>
      </w:tblGrid>
      <w:tr w:rsidR="009A1397" w:rsidRPr="00894EF6" w:rsidTr="003625CD">
        <w:tc>
          <w:tcPr>
            <w:tcW w:w="629" w:type="dxa"/>
            <w:vMerge w:val="restart"/>
            <w:vAlign w:val="center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vAlign w:val="center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Показатели муниципальной программы</w:t>
            </w:r>
          </w:p>
        </w:tc>
        <w:tc>
          <w:tcPr>
            <w:tcW w:w="1276" w:type="dxa"/>
            <w:vMerge w:val="restart"/>
            <w:vAlign w:val="center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363" w:type="dxa"/>
            <w:gridSpan w:val="11"/>
            <w:vAlign w:val="center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1191" w:type="dxa"/>
            <w:vMerge w:val="restart"/>
            <w:vAlign w:val="center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На конец</w:t>
            </w:r>
          </w:p>
          <w:p w:rsidR="009A1397" w:rsidRPr="009125C6" w:rsidRDefault="00E37FBE" w:rsidP="00E37F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2025 </w:t>
            </w:r>
            <w:r w:rsidR="009A1397"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</w:p>
        </w:tc>
      </w:tr>
      <w:tr w:rsidR="003625CD" w:rsidRPr="00894EF6" w:rsidTr="003625CD">
        <w:tc>
          <w:tcPr>
            <w:tcW w:w="629" w:type="dxa"/>
            <w:vMerge/>
          </w:tcPr>
          <w:p w:rsidR="009A1397" w:rsidRPr="009125C6" w:rsidRDefault="009A13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A1397" w:rsidRPr="009125C6" w:rsidRDefault="009A13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1397" w:rsidRPr="009125C6" w:rsidRDefault="009A13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center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93" w:type="dxa"/>
            <w:vAlign w:val="center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6" w:type="dxa"/>
            <w:vAlign w:val="center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center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center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center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vAlign w:val="center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center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center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1" w:type="dxa"/>
            <w:vMerge/>
          </w:tcPr>
          <w:p w:rsidR="009A1397" w:rsidRPr="009125C6" w:rsidRDefault="009A13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397" w:rsidRPr="00894EF6" w:rsidTr="004C21B7">
        <w:trPr>
          <w:trHeight w:val="411"/>
        </w:trPr>
        <w:tc>
          <w:tcPr>
            <w:tcW w:w="629" w:type="dxa"/>
          </w:tcPr>
          <w:p w:rsidR="009A1397" w:rsidRPr="009125C6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374" w:type="dxa"/>
            <w:gridSpan w:val="14"/>
            <w:vAlign w:val="center"/>
          </w:tcPr>
          <w:p w:rsidR="009A1397" w:rsidRPr="009125C6" w:rsidRDefault="009A1397" w:rsidP="00E37F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проектной части муниципальной программы </w:t>
            </w:r>
            <w:r w:rsidR="00181DE9"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физической культуры и спорта </w:t>
            </w:r>
            <w:proofErr w:type="gramStart"/>
            <w:r w:rsidR="00181DE9" w:rsidRPr="009125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81DE9"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81DE9"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Катав-Ивановском</w:t>
            </w:r>
            <w:proofErr w:type="gramEnd"/>
            <w:r w:rsidR="00181DE9"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районе»</w:t>
            </w:r>
          </w:p>
        </w:tc>
      </w:tr>
      <w:tr w:rsidR="00D40CC4" w:rsidRPr="00894EF6" w:rsidTr="003625CD">
        <w:tc>
          <w:tcPr>
            <w:tcW w:w="629" w:type="dxa"/>
          </w:tcPr>
          <w:p w:rsidR="00D40CC4" w:rsidRPr="009125C6" w:rsidRDefault="00D40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D40CC4" w:rsidRPr="009125C6" w:rsidRDefault="00D40CC4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276" w:type="dxa"/>
            <w:vAlign w:val="center"/>
          </w:tcPr>
          <w:p w:rsidR="00D40CC4" w:rsidRPr="009125C6" w:rsidRDefault="00D40CC4" w:rsidP="00F83A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40CC4" w:rsidRDefault="00D40CC4" w:rsidP="005B1BB8">
            <w:pPr>
              <w:jc w:val="center"/>
            </w:pPr>
            <w:r>
              <w:t>88,0</w:t>
            </w:r>
          </w:p>
        </w:tc>
        <w:tc>
          <w:tcPr>
            <w:tcW w:w="709" w:type="dxa"/>
            <w:vAlign w:val="center"/>
          </w:tcPr>
          <w:p w:rsidR="00D40CC4" w:rsidRDefault="00D40CC4" w:rsidP="005B1BB8">
            <w:pPr>
              <w:jc w:val="center"/>
            </w:pPr>
            <w:r>
              <w:t>88,0</w:t>
            </w:r>
          </w:p>
        </w:tc>
        <w:tc>
          <w:tcPr>
            <w:tcW w:w="793" w:type="dxa"/>
            <w:vAlign w:val="center"/>
          </w:tcPr>
          <w:p w:rsidR="00D40CC4" w:rsidRDefault="00D40CC4" w:rsidP="005B1BB8">
            <w:pPr>
              <w:jc w:val="center"/>
            </w:pPr>
            <w:r>
              <w:t>88,0</w:t>
            </w:r>
          </w:p>
        </w:tc>
        <w:tc>
          <w:tcPr>
            <w:tcW w:w="766" w:type="dxa"/>
            <w:vAlign w:val="center"/>
          </w:tcPr>
          <w:p w:rsidR="00D40CC4" w:rsidRDefault="00D40CC4" w:rsidP="005B1BB8">
            <w:pPr>
              <w:jc w:val="center"/>
            </w:pPr>
            <w:r>
              <w:t>88,0</w:t>
            </w:r>
          </w:p>
        </w:tc>
        <w:tc>
          <w:tcPr>
            <w:tcW w:w="709" w:type="dxa"/>
            <w:vAlign w:val="center"/>
          </w:tcPr>
          <w:p w:rsidR="00D40CC4" w:rsidRDefault="00D40CC4" w:rsidP="005B1BB8">
            <w:pPr>
              <w:jc w:val="center"/>
            </w:pPr>
            <w:r>
              <w:t>88,1</w:t>
            </w:r>
          </w:p>
        </w:tc>
        <w:tc>
          <w:tcPr>
            <w:tcW w:w="709" w:type="dxa"/>
            <w:vAlign w:val="center"/>
          </w:tcPr>
          <w:p w:rsidR="00D40CC4" w:rsidRDefault="00D40CC4" w:rsidP="005B1BB8">
            <w:pPr>
              <w:jc w:val="center"/>
            </w:pPr>
            <w:r>
              <w:t>88,1</w:t>
            </w:r>
          </w:p>
        </w:tc>
        <w:tc>
          <w:tcPr>
            <w:tcW w:w="709" w:type="dxa"/>
            <w:vAlign w:val="center"/>
          </w:tcPr>
          <w:p w:rsidR="00D40CC4" w:rsidRDefault="00D40CC4" w:rsidP="005B1BB8">
            <w:pPr>
              <w:jc w:val="center"/>
            </w:pPr>
            <w:r>
              <w:t>88,1</w:t>
            </w:r>
          </w:p>
        </w:tc>
        <w:tc>
          <w:tcPr>
            <w:tcW w:w="708" w:type="dxa"/>
            <w:vAlign w:val="center"/>
          </w:tcPr>
          <w:p w:rsidR="00D40CC4" w:rsidRDefault="00D40CC4" w:rsidP="005B1BB8">
            <w:pPr>
              <w:jc w:val="center"/>
            </w:pPr>
            <w:r>
              <w:t>88,1</w:t>
            </w:r>
          </w:p>
        </w:tc>
        <w:tc>
          <w:tcPr>
            <w:tcW w:w="709" w:type="dxa"/>
            <w:vAlign w:val="center"/>
          </w:tcPr>
          <w:p w:rsidR="00D40CC4" w:rsidRDefault="00D40CC4" w:rsidP="005B1BB8">
            <w:pPr>
              <w:jc w:val="center"/>
            </w:pPr>
            <w:r>
              <w:t>88,2</w:t>
            </w:r>
          </w:p>
        </w:tc>
        <w:tc>
          <w:tcPr>
            <w:tcW w:w="851" w:type="dxa"/>
            <w:vAlign w:val="center"/>
          </w:tcPr>
          <w:p w:rsidR="00D40CC4" w:rsidRDefault="00D40CC4" w:rsidP="005B1BB8">
            <w:pPr>
              <w:jc w:val="center"/>
            </w:pPr>
            <w:r>
              <w:t>88,2</w:t>
            </w:r>
          </w:p>
        </w:tc>
        <w:tc>
          <w:tcPr>
            <w:tcW w:w="850" w:type="dxa"/>
            <w:vAlign w:val="center"/>
          </w:tcPr>
          <w:p w:rsidR="00D40CC4" w:rsidRDefault="00D40CC4" w:rsidP="005B1BB8">
            <w:pPr>
              <w:jc w:val="center"/>
            </w:pPr>
            <w:r>
              <w:t>88,2</w:t>
            </w:r>
          </w:p>
        </w:tc>
        <w:tc>
          <w:tcPr>
            <w:tcW w:w="1191" w:type="dxa"/>
            <w:vAlign w:val="center"/>
          </w:tcPr>
          <w:p w:rsidR="00D40CC4" w:rsidRPr="009125C6" w:rsidRDefault="00D40CC4" w:rsidP="005B1B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994404" w:rsidRPr="00894EF6" w:rsidTr="003625CD">
        <w:tc>
          <w:tcPr>
            <w:tcW w:w="629" w:type="dxa"/>
          </w:tcPr>
          <w:p w:rsidR="00994404" w:rsidRPr="009125C6" w:rsidRDefault="00A74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94404" w:rsidRPr="009125C6" w:rsidRDefault="00994404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граждан в возрасте 6-29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276" w:type="dxa"/>
            <w:vAlign w:val="center"/>
          </w:tcPr>
          <w:p w:rsidR="00994404" w:rsidRPr="009125C6" w:rsidRDefault="00994404" w:rsidP="00F83A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9125C6" w:rsidRDefault="00A7449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709" w:type="dxa"/>
            <w:vAlign w:val="center"/>
          </w:tcPr>
          <w:p w:rsidR="00994404" w:rsidRPr="009125C6" w:rsidRDefault="00D40CC4" w:rsidP="00443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793" w:type="dxa"/>
            <w:vAlign w:val="center"/>
          </w:tcPr>
          <w:p w:rsidR="00994404" w:rsidRPr="009125C6" w:rsidRDefault="00D40CC4" w:rsidP="00443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766" w:type="dxa"/>
            <w:vAlign w:val="center"/>
          </w:tcPr>
          <w:p w:rsidR="00994404" w:rsidRPr="009125C6" w:rsidRDefault="00D40CC4" w:rsidP="003B20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  <w:r w:rsidR="003B2008" w:rsidRPr="009125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994404" w:rsidRPr="009125C6" w:rsidRDefault="00D40CC4" w:rsidP="003B20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  <w:r w:rsidR="003B2008" w:rsidRPr="00912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994404" w:rsidRPr="009125C6" w:rsidRDefault="00D40CC4" w:rsidP="003B20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  <w:r w:rsidR="003B2008" w:rsidRPr="009125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994404" w:rsidRPr="009125C6" w:rsidRDefault="00D40CC4" w:rsidP="003B20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  <w:r w:rsidR="003B2008" w:rsidRPr="009125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vAlign w:val="center"/>
          </w:tcPr>
          <w:p w:rsidR="00994404" w:rsidRPr="009125C6" w:rsidRDefault="00D40CC4" w:rsidP="003B20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  <w:r w:rsidR="003B2008" w:rsidRPr="009125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994404" w:rsidRPr="009125C6" w:rsidRDefault="00D40CC4" w:rsidP="00D40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  <w:tc>
          <w:tcPr>
            <w:tcW w:w="851" w:type="dxa"/>
            <w:vAlign w:val="center"/>
          </w:tcPr>
          <w:p w:rsidR="00994404" w:rsidRPr="009125C6" w:rsidRDefault="00D40CC4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  <w:tc>
          <w:tcPr>
            <w:tcW w:w="850" w:type="dxa"/>
            <w:vAlign w:val="center"/>
          </w:tcPr>
          <w:p w:rsidR="00994404" w:rsidRPr="009125C6" w:rsidRDefault="00D40CC4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  <w:tc>
          <w:tcPr>
            <w:tcW w:w="1191" w:type="dxa"/>
            <w:vAlign w:val="center"/>
          </w:tcPr>
          <w:p w:rsidR="00994404" w:rsidRPr="009125C6" w:rsidRDefault="00A74496" w:rsidP="00D40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97,</w:t>
            </w:r>
            <w:r w:rsidR="00D40CC4" w:rsidRPr="009125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4404" w:rsidRPr="00894EF6" w:rsidTr="003625CD">
        <w:tc>
          <w:tcPr>
            <w:tcW w:w="629" w:type="dxa"/>
          </w:tcPr>
          <w:p w:rsidR="00994404" w:rsidRPr="009125C6" w:rsidRDefault="00A74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94404" w:rsidRPr="00994404" w:rsidRDefault="00994404" w:rsidP="006E6400">
            <w:pPr>
              <w:rPr>
                <w:sz w:val="24"/>
                <w:szCs w:val="24"/>
              </w:rPr>
            </w:pPr>
            <w:r w:rsidRPr="009125C6">
              <w:rPr>
                <w:color w:val="000000"/>
                <w:sz w:val="24"/>
                <w:szCs w:val="24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276" w:type="dxa"/>
            <w:vAlign w:val="center"/>
          </w:tcPr>
          <w:p w:rsidR="00994404" w:rsidRPr="009125C6" w:rsidRDefault="00994404" w:rsidP="00F83A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9125C6" w:rsidRDefault="00A7449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709" w:type="dxa"/>
            <w:vAlign w:val="center"/>
          </w:tcPr>
          <w:p w:rsidR="00994404" w:rsidRPr="00582106" w:rsidRDefault="00582106" w:rsidP="00443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793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55,30</w:t>
            </w:r>
          </w:p>
        </w:tc>
        <w:tc>
          <w:tcPr>
            <w:tcW w:w="766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55,50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55,80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56,50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443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56,70</w:t>
            </w:r>
          </w:p>
        </w:tc>
        <w:tc>
          <w:tcPr>
            <w:tcW w:w="708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57,50</w:t>
            </w:r>
          </w:p>
        </w:tc>
        <w:tc>
          <w:tcPr>
            <w:tcW w:w="851" w:type="dxa"/>
            <w:vAlign w:val="center"/>
          </w:tcPr>
          <w:p w:rsidR="00994404" w:rsidRPr="009125C6" w:rsidRDefault="00582106" w:rsidP="00443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850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58,10</w:t>
            </w:r>
          </w:p>
        </w:tc>
        <w:tc>
          <w:tcPr>
            <w:tcW w:w="1191" w:type="dxa"/>
            <w:vAlign w:val="center"/>
          </w:tcPr>
          <w:p w:rsidR="00994404" w:rsidRPr="009125C6" w:rsidRDefault="00D40CC4" w:rsidP="00FE2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58,30</w:t>
            </w:r>
          </w:p>
        </w:tc>
      </w:tr>
      <w:tr w:rsidR="00994404" w:rsidRPr="00894EF6" w:rsidTr="003625CD">
        <w:tc>
          <w:tcPr>
            <w:tcW w:w="629" w:type="dxa"/>
          </w:tcPr>
          <w:p w:rsidR="00994404" w:rsidRPr="009125C6" w:rsidRDefault="00A74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94404" w:rsidRPr="009125C6" w:rsidRDefault="00994404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44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Доля граждан в возрасте от 55 лет (женщины) и от 60 лет </w:t>
            </w:r>
            <w:r w:rsidRPr="009944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</w:t>
            </w:r>
          </w:p>
        </w:tc>
        <w:tc>
          <w:tcPr>
            <w:tcW w:w="1276" w:type="dxa"/>
            <w:vAlign w:val="center"/>
          </w:tcPr>
          <w:p w:rsidR="00994404" w:rsidRPr="009125C6" w:rsidRDefault="00994404" w:rsidP="00F83A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994404" w:rsidRPr="009125C6" w:rsidRDefault="00A7449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793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766" w:type="dxa"/>
            <w:vAlign w:val="center"/>
          </w:tcPr>
          <w:p w:rsidR="00994404" w:rsidRPr="009125C6" w:rsidRDefault="00582106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708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851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850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1191" w:type="dxa"/>
            <w:vAlign w:val="center"/>
          </w:tcPr>
          <w:p w:rsidR="00994404" w:rsidRPr="009125C6" w:rsidRDefault="00D40CC4" w:rsidP="00FE2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</w:tr>
      <w:tr w:rsidR="00994404" w:rsidRPr="00894EF6" w:rsidTr="003625CD">
        <w:tc>
          <w:tcPr>
            <w:tcW w:w="629" w:type="dxa"/>
          </w:tcPr>
          <w:p w:rsidR="00994404" w:rsidRPr="009125C6" w:rsidRDefault="00A74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1.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94404" w:rsidRPr="00994404" w:rsidRDefault="00994404" w:rsidP="006E6400">
            <w:pPr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  <w:tc>
          <w:tcPr>
            <w:tcW w:w="1276" w:type="dxa"/>
            <w:vAlign w:val="center"/>
          </w:tcPr>
          <w:p w:rsidR="00994404" w:rsidRPr="009125C6" w:rsidRDefault="00994404" w:rsidP="00F83A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9125C6" w:rsidRDefault="00A7449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793" w:type="dxa"/>
            <w:vAlign w:val="center"/>
          </w:tcPr>
          <w:p w:rsidR="00582106" w:rsidRPr="009125C6" w:rsidRDefault="00582106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766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708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7D08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851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850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1191" w:type="dxa"/>
            <w:vAlign w:val="center"/>
          </w:tcPr>
          <w:p w:rsidR="00994404" w:rsidRPr="009125C6" w:rsidRDefault="004436B6" w:rsidP="00D40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40CC4" w:rsidRPr="00912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94404" w:rsidRPr="00894EF6" w:rsidTr="003625CD">
        <w:tc>
          <w:tcPr>
            <w:tcW w:w="629" w:type="dxa"/>
          </w:tcPr>
          <w:p w:rsidR="00994404" w:rsidRPr="009125C6" w:rsidRDefault="00A74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94404" w:rsidRPr="009125C6" w:rsidRDefault="00994404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276" w:type="dxa"/>
            <w:vAlign w:val="center"/>
          </w:tcPr>
          <w:p w:rsidR="00994404" w:rsidRPr="009125C6" w:rsidRDefault="00994404" w:rsidP="00F83A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9125C6" w:rsidRDefault="00A7449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81,00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793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  <w:tc>
          <w:tcPr>
            <w:tcW w:w="766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708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81,7</w:t>
            </w:r>
          </w:p>
        </w:tc>
        <w:tc>
          <w:tcPr>
            <w:tcW w:w="851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850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1191" w:type="dxa"/>
            <w:vAlign w:val="center"/>
          </w:tcPr>
          <w:p w:rsidR="00994404" w:rsidRPr="009125C6" w:rsidRDefault="004436B6" w:rsidP="00D40C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40CC4" w:rsidRPr="00912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94404" w:rsidRPr="00894EF6" w:rsidTr="003625CD">
        <w:tc>
          <w:tcPr>
            <w:tcW w:w="629" w:type="dxa"/>
          </w:tcPr>
          <w:p w:rsidR="00994404" w:rsidRPr="009125C6" w:rsidRDefault="00A74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94404" w:rsidRPr="009125C6" w:rsidRDefault="00994404" w:rsidP="006E6400">
            <w:pPr>
              <w:pStyle w:val="ConsPlusNormal"/>
              <w:tabs>
                <w:tab w:val="left" w:pos="10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ab/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276" w:type="dxa"/>
            <w:vAlign w:val="center"/>
          </w:tcPr>
          <w:p w:rsidR="00994404" w:rsidRPr="009125C6" w:rsidRDefault="00994404" w:rsidP="00F83A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9125C6" w:rsidRDefault="00A7449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709" w:type="dxa"/>
            <w:vAlign w:val="center"/>
          </w:tcPr>
          <w:p w:rsidR="00994404" w:rsidRPr="009125C6" w:rsidRDefault="00A7449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793" w:type="dxa"/>
            <w:vAlign w:val="center"/>
          </w:tcPr>
          <w:p w:rsidR="00994404" w:rsidRPr="009125C6" w:rsidRDefault="00994404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5821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6" w:type="dxa"/>
            <w:vAlign w:val="center"/>
          </w:tcPr>
          <w:p w:rsidR="00994404" w:rsidRPr="009125C6" w:rsidRDefault="007D0869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9" w:type="dxa"/>
            <w:vAlign w:val="center"/>
          </w:tcPr>
          <w:p w:rsidR="00994404" w:rsidRPr="009125C6" w:rsidRDefault="007D0869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9" w:type="dxa"/>
            <w:vAlign w:val="center"/>
          </w:tcPr>
          <w:p w:rsidR="00994404" w:rsidRPr="009125C6" w:rsidRDefault="007D0869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5821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994404" w:rsidRPr="009125C6" w:rsidRDefault="007D0869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708" w:type="dxa"/>
            <w:vAlign w:val="center"/>
          </w:tcPr>
          <w:p w:rsidR="00994404" w:rsidRPr="009125C6" w:rsidRDefault="007D0869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5821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994404" w:rsidRPr="009125C6" w:rsidRDefault="007D0869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5821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994404" w:rsidRPr="009125C6" w:rsidRDefault="007D0869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5821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191" w:type="dxa"/>
            <w:vAlign w:val="center"/>
          </w:tcPr>
          <w:p w:rsidR="00994404" w:rsidRPr="009125C6" w:rsidRDefault="00D40CC4" w:rsidP="00FE2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994404" w:rsidRPr="00894EF6" w:rsidTr="003625CD">
        <w:tc>
          <w:tcPr>
            <w:tcW w:w="629" w:type="dxa"/>
          </w:tcPr>
          <w:p w:rsidR="00994404" w:rsidRPr="009125C6" w:rsidRDefault="00A74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94404" w:rsidRPr="009125C6" w:rsidRDefault="00994404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404" w:rsidRPr="00994404" w:rsidRDefault="00994404" w:rsidP="006E6400">
            <w:pPr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 xml:space="preserve">Доля граждан Катав-Ивановского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</w:t>
            </w:r>
            <w:r w:rsidRPr="00994404">
              <w:rPr>
                <w:sz w:val="24"/>
                <w:szCs w:val="24"/>
              </w:rPr>
              <w:lastRenderedPageBreak/>
              <w:t>Катав-Ивановского муниципального района, принявшего участие в выполнении нормативов Всероссийского физкультурн</w:t>
            </w:r>
            <w:proofErr w:type="gramStart"/>
            <w:r w:rsidRPr="00994404">
              <w:rPr>
                <w:sz w:val="24"/>
                <w:szCs w:val="24"/>
              </w:rPr>
              <w:t>о-</w:t>
            </w:r>
            <w:proofErr w:type="gramEnd"/>
            <w:r w:rsidRPr="00994404">
              <w:rPr>
                <w:sz w:val="24"/>
                <w:szCs w:val="24"/>
              </w:rPr>
              <w:t xml:space="preserve"> спортивного комплекса «Готов к труду и обороне» (ГТО)</w:t>
            </w:r>
          </w:p>
        </w:tc>
        <w:tc>
          <w:tcPr>
            <w:tcW w:w="1276" w:type="dxa"/>
            <w:vAlign w:val="center"/>
          </w:tcPr>
          <w:p w:rsidR="00994404" w:rsidRPr="009125C6" w:rsidRDefault="00994404" w:rsidP="00F83A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994404" w:rsidRPr="009125C6" w:rsidRDefault="00A7449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</w:tc>
        <w:tc>
          <w:tcPr>
            <w:tcW w:w="709" w:type="dxa"/>
            <w:vAlign w:val="center"/>
          </w:tcPr>
          <w:p w:rsidR="00994404" w:rsidRPr="009125C6" w:rsidRDefault="00A7449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</w:tc>
        <w:tc>
          <w:tcPr>
            <w:tcW w:w="793" w:type="dxa"/>
            <w:vAlign w:val="center"/>
          </w:tcPr>
          <w:p w:rsidR="00994404" w:rsidRPr="009125C6" w:rsidRDefault="00994404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</w:tc>
        <w:tc>
          <w:tcPr>
            <w:tcW w:w="766" w:type="dxa"/>
            <w:vAlign w:val="center"/>
          </w:tcPr>
          <w:p w:rsidR="00994404" w:rsidRPr="009125C6" w:rsidRDefault="007D0869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91,</w:t>
            </w:r>
            <w:r w:rsidR="005821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994404" w:rsidRPr="009125C6" w:rsidRDefault="007D0869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  <w:tc>
          <w:tcPr>
            <w:tcW w:w="709" w:type="dxa"/>
            <w:vAlign w:val="center"/>
          </w:tcPr>
          <w:p w:rsidR="00994404" w:rsidRPr="009125C6" w:rsidRDefault="007D0869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  <w:tc>
          <w:tcPr>
            <w:tcW w:w="709" w:type="dxa"/>
            <w:vAlign w:val="center"/>
          </w:tcPr>
          <w:p w:rsidR="00994404" w:rsidRPr="009125C6" w:rsidRDefault="007D0869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91,</w:t>
            </w:r>
            <w:r w:rsidR="005821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  <w:tc>
          <w:tcPr>
            <w:tcW w:w="709" w:type="dxa"/>
            <w:vAlign w:val="center"/>
          </w:tcPr>
          <w:p w:rsidR="00994404" w:rsidRPr="009125C6" w:rsidRDefault="007D0869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91,</w:t>
            </w:r>
            <w:r w:rsidR="005821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994404" w:rsidRPr="009125C6" w:rsidRDefault="007D0869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91,</w:t>
            </w:r>
            <w:r w:rsidR="005821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994404" w:rsidRPr="009125C6" w:rsidRDefault="007D0869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91,</w:t>
            </w:r>
            <w:r w:rsidR="005821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  <w:vAlign w:val="center"/>
          </w:tcPr>
          <w:p w:rsidR="00994404" w:rsidRPr="009125C6" w:rsidRDefault="00D40CC4" w:rsidP="00443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994404" w:rsidRPr="00894EF6" w:rsidTr="003625CD">
        <w:tc>
          <w:tcPr>
            <w:tcW w:w="629" w:type="dxa"/>
          </w:tcPr>
          <w:p w:rsidR="00994404" w:rsidRPr="009125C6" w:rsidRDefault="00A74496" w:rsidP="000359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3544" w:type="dxa"/>
          </w:tcPr>
          <w:p w:rsidR="00994404" w:rsidRPr="009125C6" w:rsidRDefault="00994404" w:rsidP="006E6400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спортивно-массовых мероприятий и соревнований по видам спорта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Катав-Ивановском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1276" w:type="dxa"/>
            <w:vAlign w:val="center"/>
          </w:tcPr>
          <w:p w:rsidR="00994404" w:rsidRPr="009125C6" w:rsidRDefault="00994404" w:rsidP="00F83A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A74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7D08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vAlign w:val="center"/>
          </w:tcPr>
          <w:p w:rsidR="00994404" w:rsidRPr="009125C6" w:rsidRDefault="00582106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1" w:type="dxa"/>
            <w:vAlign w:val="center"/>
          </w:tcPr>
          <w:p w:rsidR="00994404" w:rsidRPr="009125C6" w:rsidRDefault="00D40CC4" w:rsidP="007D08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994404" w:rsidRPr="00894EF6" w:rsidTr="003625CD">
        <w:trPr>
          <w:trHeight w:val="2723"/>
        </w:trPr>
        <w:tc>
          <w:tcPr>
            <w:tcW w:w="629" w:type="dxa"/>
          </w:tcPr>
          <w:p w:rsidR="00994404" w:rsidRPr="009125C6" w:rsidRDefault="00A74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3544" w:type="dxa"/>
          </w:tcPr>
          <w:p w:rsidR="00994404" w:rsidRPr="00994404" w:rsidRDefault="00994404" w:rsidP="006E6400">
            <w:pPr>
              <w:rPr>
                <w:sz w:val="24"/>
                <w:szCs w:val="24"/>
              </w:rPr>
            </w:pPr>
            <w:r w:rsidRPr="00994404">
              <w:rPr>
                <w:sz w:val="24"/>
                <w:szCs w:val="24"/>
              </w:rPr>
              <w:t xml:space="preserve">Доля жителей </w:t>
            </w:r>
            <w:proofErr w:type="gramStart"/>
            <w:r w:rsidRPr="00994404">
              <w:rPr>
                <w:sz w:val="24"/>
                <w:szCs w:val="24"/>
              </w:rPr>
              <w:t>Катав-Ивановского</w:t>
            </w:r>
            <w:proofErr w:type="gramEnd"/>
            <w:r w:rsidRPr="00994404">
              <w:rPr>
                <w:sz w:val="24"/>
                <w:szCs w:val="24"/>
              </w:rPr>
              <w:t xml:space="preserve"> муниципального района, принявших участие в спортивно-массовых мероприятиях и соревнованиях по видам спорта</w:t>
            </w:r>
          </w:p>
        </w:tc>
        <w:tc>
          <w:tcPr>
            <w:tcW w:w="1276" w:type="dxa"/>
            <w:vAlign w:val="center"/>
          </w:tcPr>
          <w:p w:rsidR="00994404" w:rsidRPr="009125C6" w:rsidRDefault="00994404" w:rsidP="00F83A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4404" w:rsidRPr="009125C6" w:rsidRDefault="00A7449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793" w:type="dxa"/>
            <w:vAlign w:val="center"/>
          </w:tcPr>
          <w:p w:rsidR="00994404" w:rsidRPr="009125C6" w:rsidRDefault="007D0869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24,</w:t>
            </w:r>
            <w:r w:rsidR="005821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  <w:vAlign w:val="center"/>
          </w:tcPr>
          <w:p w:rsidR="00994404" w:rsidRPr="009125C6" w:rsidRDefault="007D0869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24,</w:t>
            </w:r>
            <w:r w:rsidR="005821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708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709" w:type="dxa"/>
            <w:vAlign w:val="center"/>
          </w:tcPr>
          <w:p w:rsidR="00994404" w:rsidRPr="009125C6" w:rsidRDefault="00582106" w:rsidP="00F14E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851" w:type="dxa"/>
            <w:vAlign w:val="center"/>
          </w:tcPr>
          <w:p w:rsidR="00994404" w:rsidRPr="009125C6" w:rsidRDefault="007D0869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21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850" w:type="dxa"/>
            <w:vAlign w:val="center"/>
          </w:tcPr>
          <w:p w:rsidR="00994404" w:rsidRPr="009125C6" w:rsidRDefault="007D0869" w:rsidP="005821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21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21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  <w:vAlign w:val="center"/>
          </w:tcPr>
          <w:p w:rsidR="00994404" w:rsidRPr="009125C6" w:rsidRDefault="00D40CC4" w:rsidP="00FE2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</w:tr>
    </w:tbl>
    <w:p w:rsidR="009A1397" w:rsidRDefault="009A13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Default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Default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Default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Default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Default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Default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Default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Default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Default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Default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Default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Default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Default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Default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Pr="009C68E9" w:rsidRDefault="006E6400" w:rsidP="006E640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68E9">
        <w:rPr>
          <w:rFonts w:ascii="Times New Roman" w:hAnsi="Times New Roman" w:cs="Times New Roman"/>
          <w:sz w:val="24"/>
          <w:szCs w:val="24"/>
        </w:rPr>
        <w:t>4. Структура муниципальной программы</w:t>
      </w:r>
    </w:p>
    <w:p w:rsidR="006E6400" w:rsidRPr="009C68E9" w:rsidRDefault="006E6400" w:rsidP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92"/>
        <w:gridCol w:w="6407"/>
        <w:gridCol w:w="43"/>
        <w:gridCol w:w="32"/>
        <w:gridCol w:w="4032"/>
        <w:gridCol w:w="16"/>
        <w:gridCol w:w="3531"/>
      </w:tblGrid>
      <w:tr w:rsidR="006E6400" w:rsidRPr="009C68E9" w:rsidTr="006E6400">
        <w:tc>
          <w:tcPr>
            <w:tcW w:w="793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74" w:type="dxa"/>
            <w:gridSpan w:val="4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4032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547" w:type="dxa"/>
            <w:gridSpan w:val="2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</w:t>
            </w:r>
          </w:p>
        </w:tc>
      </w:tr>
      <w:tr w:rsidR="006E6400" w:rsidRPr="009C68E9" w:rsidTr="006E6400">
        <w:trPr>
          <w:trHeight w:val="28"/>
        </w:trPr>
        <w:tc>
          <w:tcPr>
            <w:tcW w:w="14946" w:type="dxa"/>
            <w:gridSpan w:val="8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Проектная часть</w:t>
            </w:r>
          </w:p>
        </w:tc>
      </w:tr>
      <w:tr w:rsidR="006E6400" w:rsidRPr="009C68E9" w:rsidTr="006E6400">
        <w:trPr>
          <w:trHeight w:val="28"/>
        </w:trPr>
        <w:tc>
          <w:tcPr>
            <w:tcW w:w="14946" w:type="dxa"/>
            <w:gridSpan w:val="8"/>
            <w:vAlign w:val="center"/>
          </w:tcPr>
          <w:p w:rsidR="006E6400" w:rsidRPr="009125C6" w:rsidRDefault="006E6400" w:rsidP="006E6400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«Развитие физической культуры, массового спорта и подготовка спортивного резерва»</w:t>
            </w:r>
          </w:p>
        </w:tc>
      </w:tr>
      <w:tr w:rsidR="006E6400" w:rsidRPr="009C68E9" w:rsidTr="006E6400">
        <w:trPr>
          <w:trHeight w:val="443"/>
        </w:trPr>
        <w:tc>
          <w:tcPr>
            <w:tcW w:w="7367" w:type="dxa"/>
            <w:gridSpan w:val="5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Управление физической культуры и спорта Администрации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7579" w:type="dxa"/>
            <w:gridSpan w:val="3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Срок реализации: 2025-2027 г.</w:t>
            </w:r>
          </w:p>
        </w:tc>
      </w:tr>
      <w:tr w:rsidR="006E6400" w:rsidRPr="009C68E9" w:rsidTr="006E6400">
        <w:trPr>
          <w:trHeight w:val="5769"/>
        </w:trPr>
        <w:tc>
          <w:tcPr>
            <w:tcW w:w="793" w:type="dxa"/>
            <w:vMerge w:val="restart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574" w:type="dxa"/>
            <w:gridSpan w:val="4"/>
            <w:vMerge w:val="restart"/>
            <w:vAlign w:val="center"/>
          </w:tcPr>
          <w:p w:rsidR="006E6400" w:rsidRPr="009125C6" w:rsidRDefault="006E6400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125C6">
              <w:rPr>
                <w:sz w:val="24"/>
                <w:szCs w:val="24"/>
              </w:rPr>
              <w:t>Создание для всех категорий и групп населения условий для занятий физической культурой и спортом, массовым спортом, а также повышение условия обеспеченности населения объектами спорта, в том числе:</w:t>
            </w:r>
          </w:p>
          <w:p w:rsidR="006E6400" w:rsidRPr="009125C6" w:rsidRDefault="006E6400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E6400" w:rsidRPr="009C68E9" w:rsidRDefault="006E6400" w:rsidP="006E6400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      </w:r>
          </w:p>
          <w:p w:rsidR="00776621" w:rsidRPr="009C68E9" w:rsidRDefault="00776621" w:rsidP="006E6400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76621" w:rsidRPr="009C68E9" w:rsidRDefault="00776621" w:rsidP="0077662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6E6400" w:rsidRPr="009C68E9" w:rsidRDefault="006E6400" w:rsidP="006E6400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C68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E6400" w:rsidRPr="009C68E9" w:rsidRDefault="006E6400" w:rsidP="006E6400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>Развитие системы детско-юношеского, молодежного, массового спорта и спорта высших достижений;</w:t>
            </w:r>
          </w:p>
          <w:p w:rsidR="00776621" w:rsidRPr="009C68E9" w:rsidRDefault="00776621" w:rsidP="006E6400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E6400" w:rsidRPr="009125C6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 xml:space="preserve">Повышение эффективности физкультурно-спортивной работы с населением района по месту работы, а также приобретение </w:t>
            </w:r>
            <w:r w:rsidRPr="009C68E9">
              <w:rPr>
                <w:sz w:val="24"/>
                <w:szCs w:val="24"/>
              </w:rPr>
              <w:lastRenderedPageBreak/>
              <w:t>спортивного инвентаря и оборудования для занятий физической культурой и спортом</w:t>
            </w:r>
            <w:r w:rsidRPr="009125C6">
              <w:rPr>
                <w:sz w:val="24"/>
                <w:szCs w:val="24"/>
              </w:rPr>
              <w:t xml:space="preserve"> </w:t>
            </w:r>
          </w:p>
          <w:p w:rsidR="006E6400" w:rsidRPr="009125C6" w:rsidRDefault="006E6400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E6400" w:rsidRPr="009C68E9" w:rsidRDefault="00776621" w:rsidP="006E6400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>Повышение эффективности физкультурно-оздоровительной работы с населением старшего возраста</w:t>
            </w:r>
          </w:p>
        </w:tc>
        <w:tc>
          <w:tcPr>
            <w:tcW w:w="4032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Внедрение новых форм реализации комплекса ВФСК ГТО.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В физическом воспитании стали для населения важнейшей мотивацией успешности в физическом Доля участников, выполнивших нормативы ГТО на знак отличия от общего количества приступивших к выполнению самосовершенствовании, стимулом к их самостоятельным занятиям физической культурой, развитию нравственных качеств, которые необходимы для жизнедеятельности, сохранения и укрепления собственного здоровья</w:t>
            </w:r>
            <w:proofErr w:type="gramEnd"/>
          </w:p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vAlign w:val="center"/>
          </w:tcPr>
          <w:p w:rsidR="006E6400" w:rsidRPr="009C68E9" w:rsidRDefault="006E6400" w:rsidP="006E6400">
            <w:pPr>
              <w:jc w:val="both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 xml:space="preserve">Доля граждан </w:t>
            </w:r>
            <w:proofErr w:type="gramStart"/>
            <w:r w:rsidRPr="009C68E9">
              <w:rPr>
                <w:sz w:val="24"/>
                <w:szCs w:val="24"/>
              </w:rPr>
              <w:t>Катав-Ивановского</w:t>
            </w:r>
            <w:proofErr w:type="gramEnd"/>
            <w:r w:rsidRPr="009C68E9">
              <w:rPr>
                <w:sz w:val="24"/>
                <w:szCs w:val="24"/>
              </w:rPr>
              <w:t xml:space="preserve">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физкультурно-спортивного комплекса «Готов к труду и обороне» (ГТО), %</w:t>
            </w:r>
          </w:p>
        </w:tc>
      </w:tr>
      <w:tr w:rsidR="006E6400" w:rsidRPr="009C68E9" w:rsidTr="006E6400">
        <w:trPr>
          <w:trHeight w:val="1594"/>
        </w:trPr>
        <w:tc>
          <w:tcPr>
            <w:tcW w:w="793" w:type="dxa"/>
            <w:vMerge/>
            <w:tcBorders>
              <w:bottom w:val="single" w:sz="4" w:space="0" w:color="auto"/>
            </w:tcBorders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6E6400" w:rsidRPr="009C68E9" w:rsidRDefault="006E6400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32" w:type="dxa"/>
            <w:vMerge w:val="restart"/>
            <w:tcBorders>
              <w:bottom w:val="single" w:sz="4" w:space="0" w:color="auto"/>
            </w:tcBorders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Привлечение граждан к систематическим занятиям физической культурой и спортом</w:t>
            </w:r>
          </w:p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bottom w:val="single" w:sz="4" w:space="0" w:color="auto"/>
            </w:tcBorders>
            <w:vAlign w:val="center"/>
          </w:tcPr>
          <w:p w:rsidR="006E6400" w:rsidRPr="009C68E9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125C6">
              <w:rPr>
                <w:color w:val="000000"/>
                <w:sz w:val="24"/>
                <w:szCs w:val="24"/>
              </w:rPr>
              <w:t>Доля граждан в возрасте 6-29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  <w:r w:rsidRPr="009C68E9">
              <w:rPr>
                <w:sz w:val="24"/>
                <w:szCs w:val="24"/>
              </w:rPr>
              <w:t>, %</w:t>
            </w:r>
          </w:p>
        </w:tc>
      </w:tr>
      <w:tr w:rsidR="00776621" w:rsidRPr="009C68E9" w:rsidTr="006E6400">
        <w:trPr>
          <w:trHeight w:val="1288"/>
        </w:trPr>
        <w:tc>
          <w:tcPr>
            <w:tcW w:w="793" w:type="dxa"/>
            <w:vMerge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gridSpan w:val="4"/>
            <w:vMerge/>
            <w:vAlign w:val="center"/>
          </w:tcPr>
          <w:p w:rsidR="00776621" w:rsidRPr="009C68E9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32" w:type="dxa"/>
            <w:vMerge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gridSpan w:val="2"/>
          </w:tcPr>
          <w:p w:rsidR="00776621" w:rsidRPr="009C68E9" w:rsidRDefault="00776621" w:rsidP="004436B6">
            <w:pPr>
              <w:jc w:val="center"/>
              <w:rPr>
                <w:sz w:val="24"/>
                <w:szCs w:val="24"/>
              </w:rPr>
            </w:pPr>
            <w:r w:rsidRPr="009125C6">
              <w:rPr>
                <w:color w:val="000000"/>
                <w:sz w:val="24"/>
                <w:szCs w:val="24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  <w:r w:rsidRPr="009C68E9">
              <w:rPr>
                <w:sz w:val="24"/>
                <w:szCs w:val="24"/>
              </w:rPr>
              <w:t>, %</w:t>
            </w:r>
          </w:p>
        </w:tc>
      </w:tr>
      <w:tr w:rsidR="00776621" w:rsidRPr="009C68E9" w:rsidTr="006E6400">
        <w:trPr>
          <w:trHeight w:val="1271"/>
        </w:trPr>
        <w:tc>
          <w:tcPr>
            <w:tcW w:w="793" w:type="dxa"/>
            <w:vMerge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gridSpan w:val="4"/>
            <w:vMerge/>
            <w:vAlign w:val="center"/>
          </w:tcPr>
          <w:p w:rsidR="00776621" w:rsidRPr="009C68E9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32" w:type="dxa"/>
            <w:vMerge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vAlign w:val="center"/>
          </w:tcPr>
          <w:p w:rsidR="00776621" w:rsidRPr="009C68E9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125C6">
              <w:rPr>
                <w:color w:val="000000"/>
                <w:sz w:val="24"/>
                <w:szCs w:val="24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</w:t>
            </w:r>
            <w:r w:rsidRPr="009C68E9">
              <w:rPr>
                <w:sz w:val="24"/>
                <w:szCs w:val="24"/>
              </w:rPr>
              <w:t>, %</w:t>
            </w:r>
          </w:p>
        </w:tc>
      </w:tr>
      <w:tr w:rsidR="00776621" w:rsidRPr="009C68E9" w:rsidTr="006E6400">
        <w:trPr>
          <w:trHeight w:val="2161"/>
        </w:trPr>
        <w:tc>
          <w:tcPr>
            <w:tcW w:w="793" w:type="dxa"/>
            <w:vMerge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gridSpan w:val="4"/>
            <w:vMerge/>
            <w:vAlign w:val="center"/>
          </w:tcPr>
          <w:p w:rsidR="00776621" w:rsidRPr="009C68E9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32" w:type="dxa"/>
            <w:vMerge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vAlign w:val="center"/>
          </w:tcPr>
          <w:p w:rsidR="00776621" w:rsidRPr="009C68E9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</w:tr>
      <w:tr w:rsidR="00776621" w:rsidRPr="009C68E9" w:rsidTr="006E6400">
        <w:trPr>
          <w:trHeight w:val="122"/>
        </w:trPr>
        <w:tc>
          <w:tcPr>
            <w:tcW w:w="14946" w:type="dxa"/>
            <w:gridSpan w:val="8"/>
            <w:vAlign w:val="center"/>
          </w:tcPr>
          <w:p w:rsidR="00776621" w:rsidRPr="009C68E9" w:rsidRDefault="00776621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lastRenderedPageBreak/>
              <w:t>Проектная часть</w:t>
            </w:r>
          </w:p>
        </w:tc>
      </w:tr>
      <w:tr w:rsidR="00776621" w:rsidRPr="009C68E9" w:rsidTr="006E6400">
        <w:trPr>
          <w:trHeight w:val="233"/>
        </w:trPr>
        <w:tc>
          <w:tcPr>
            <w:tcW w:w="14946" w:type="dxa"/>
            <w:gridSpan w:val="8"/>
            <w:vAlign w:val="center"/>
          </w:tcPr>
          <w:p w:rsidR="00776621" w:rsidRPr="009C68E9" w:rsidRDefault="00776621" w:rsidP="006E6400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>Региональный проект «Развитие спортивной инфраструктуры»</w:t>
            </w:r>
          </w:p>
        </w:tc>
      </w:tr>
      <w:tr w:rsidR="00776621" w:rsidRPr="009C68E9" w:rsidTr="006E6400">
        <w:trPr>
          <w:trHeight w:val="830"/>
        </w:trPr>
        <w:tc>
          <w:tcPr>
            <w:tcW w:w="7367" w:type="dxa"/>
            <w:gridSpan w:val="5"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Управление физической культуры и спорта Администрации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7579" w:type="dxa"/>
            <w:gridSpan w:val="3"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Срок реализации: 2025-2027 г.</w:t>
            </w:r>
          </w:p>
        </w:tc>
      </w:tr>
      <w:tr w:rsidR="00776621" w:rsidRPr="009C68E9" w:rsidTr="006E6400">
        <w:trPr>
          <w:trHeight w:val="1082"/>
        </w:trPr>
        <w:tc>
          <w:tcPr>
            <w:tcW w:w="793" w:type="dxa"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6574" w:type="dxa"/>
            <w:gridSpan w:val="4"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/>
                <w:sz w:val="24"/>
                <w:szCs w:val="24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32" w:type="dxa"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современной спортивной инфраструктуры, обеспеченного для занятий физической культурой и спортом различным категориям и группам населения</w:t>
            </w:r>
          </w:p>
        </w:tc>
        <w:tc>
          <w:tcPr>
            <w:tcW w:w="3547" w:type="dxa"/>
            <w:gridSpan w:val="2"/>
            <w:vAlign w:val="center"/>
          </w:tcPr>
          <w:p w:rsidR="00776621" w:rsidRPr="009125C6" w:rsidRDefault="00776621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</w:tr>
      <w:tr w:rsidR="00776621" w:rsidRPr="009C68E9" w:rsidTr="006E6400">
        <w:trPr>
          <w:trHeight w:val="227"/>
        </w:trPr>
        <w:tc>
          <w:tcPr>
            <w:tcW w:w="14946" w:type="dxa"/>
            <w:gridSpan w:val="8"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Процессная часть</w:t>
            </w:r>
          </w:p>
        </w:tc>
      </w:tr>
      <w:tr w:rsidR="00776621" w:rsidRPr="009C68E9" w:rsidTr="006E6400">
        <w:trPr>
          <w:trHeight w:val="371"/>
        </w:trPr>
        <w:tc>
          <w:tcPr>
            <w:tcW w:w="14946" w:type="dxa"/>
            <w:gridSpan w:val="8"/>
            <w:vAlign w:val="center"/>
          </w:tcPr>
          <w:p w:rsidR="00776621" w:rsidRPr="009125C6" w:rsidRDefault="00776621" w:rsidP="006E6400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"Проведение на высоком организационном уровне спортивных мероприятий на территории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района"</w:t>
            </w:r>
          </w:p>
        </w:tc>
      </w:tr>
      <w:tr w:rsidR="00776621" w:rsidRPr="009C68E9" w:rsidTr="006E6400">
        <w:trPr>
          <w:trHeight w:val="1082"/>
        </w:trPr>
        <w:tc>
          <w:tcPr>
            <w:tcW w:w="7335" w:type="dxa"/>
            <w:gridSpan w:val="4"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68E9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  <w:proofErr w:type="gramEnd"/>
            <w:r w:rsidRPr="009C68E9">
              <w:rPr>
                <w:rFonts w:ascii="Times New Roman" w:hAnsi="Times New Roman"/>
                <w:sz w:val="24"/>
                <w:szCs w:val="24"/>
              </w:rPr>
              <w:t xml:space="preserve"> за реализацию:  </w:t>
            </w:r>
          </w:p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 xml:space="preserve">Управление физической культуры и спорта Администрации </w:t>
            </w:r>
            <w:proofErr w:type="gramStart"/>
            <w:r w:rsidRPr="009C68E9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9C68E9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района;</w:t>
            </w:r>
          </w:p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gramStart"/>
            <w:r w:rsidRPr="009C68E9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9C68E9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района;</w:t>
            </w:r>
          </w:p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 xml:space="preserve">ЧООО ВОИ «Общество инвалидов» </w:t>
            </w:r>
            <w:proofErr w:type="gramStart"/>
            <w:r w:rsidRPr="009C68E9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9C68E9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района;</w:t>
            </w:r>
          </w:p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 xml:space="preserve">Районный совет ветеранов </w:t>
            </w:r>
            <w:proofErr w:type="gramStart"/>
            <w:r w:rsidRPr="009C68E9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9C68E9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района. </w:t>
            </w:r>
          </w:p>
        </w:tc>
        <w:tc>
          <w:tcPr>
            <w:tcW w:w="7611" w:type="dxa"/>
            <w:gridSpan w:val="4"/>
            <w:vAlign w:val="center"/>
          </w:tcPr>
          <w:p w:rsidR="00776621" w:rsidRPr="009C68E9" w:rsidRDefault="00776621" w:rsidP="006E6400">
            <w:pPr>
              <w:shd w:val="clear" w:color="auto" w:fill="FFFFFF"/>
              <w:tabs>
                <w:tab w:val="left" w:pos="17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Срок реализации: 2025-2027 г.</w:t>
            </w:r>
          </w:p>
        </w:tc>
      </w:tr>
      <w:tr w:rsidR="00776621" w:rsidRPr="009C68E9" w:rsidTr="006E6400">
        <w:trPr>
          <w:trHeight w:val="1082"/>
        </w:trPr>
        <w:tc>
          <w:tcPr>
            <w:tcW w:w="885" w:type="dxa"/>
            <w:gridSpan w:val="2"/>
            <w:vMerge w:val="restart"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 xml:space="preserve">3.1 </w:t>
            </w:r>
          </w:p>
        </w:tc>
        <w:tc>
          <w:tcPr>
            <w:tcW w:w="6450" w:type="dxa"/>
            <w:gridSpan w:val="2"/>
            <w:vMerge w:val="restart"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>Создание для всех категорий и групп населения условий для занятий физической культурой и спортом, массовым спортом, а также повышение условия обеспеченности населения объектами спорта, в том числе:</w:t>
            </w:r>
          </w:p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жизни;</w:t>
            </w:r>
          </w:p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      </w:r>
          </w:p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6621" w:rsidRPr="009C68E9" w:rsidRDefault="00774F4E" w:rsidP="00774F4E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76621" w:rsidRPr="009C68E9">
              <w:rPr>
                <w:rFonts w:ascii="Times New Roman" w:hAnsi="Times New Roman"/>
                <w:sz w:val="24"/>
                <w:szCs w:val="24"/>
              </w:rPr>
              <w:t>Повышение эффективности физкультурно-спортивной работы с населением района по месту работы, а также приобретение спортивного инвентаря и оборудования для занятий физической культурой и спортом;</w:t>
            </w:r>
          </w:p>
          <w:p w:rsidR="00776621" w:rsidRPr="009C68E9" w:rsidRDefault="00776621" w:rsidP="00776621">
            <w:pPr>
              <w:pStyle w:val="a8"/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6621" w:rsidRPr="009C68E9" w:rsidRDefault="00774F4E" w:rsidP="00776621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76621" w:rsidRPr="009C68E9">
              <w:rPr>
                <w:rFonts w:ascii="Times New Roman" w:hAnsi="Times New Roman"/>
                <w:sz w:val="24"/>
                <w:szCs w:val="24"/>
              </w:rPr>
              <w:t>Повышение эффективности физкультурно-оздоровительной работы с населением старшего возраста</w:t>
            </w:r>
          </w:p>
        </w:tc>
        <w:tc>
          <w:tcPr>
            <w:tcW w:w="4080" w:type="dxa"/>
            <w:gridSpan w:val="3"/>
            <w:vAlign w:val="center"/>
          </w:tcPr>
          <w:p w:rsidR="00776621" w:rsidRPr="009125C6" w:rsidRDefault="00776621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на высоком организационном уровне спортивных мероприятий на территории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531" w:type="dxa"/>
            <w:vAlign w:val="center"/>
          </w:tcPr>
          <w:p w:rsidR="00776621" w:rsidRPr="009C68E9" w:rsidRDefault="00776621" w:rsidP="006E6400">
            <w:pPr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Количество проведенных спортивно-массовых мероприятий и соревнований по видам спорта в Катав-</w:t>
            </w:r>
            <w:r w:rsidRPr="009C68E9">
              <w:rPr>
                <w:sz w:val="24"/>
                <w:szCs w:val="24"/>
              </w:rPr>
              <w:lastRenderedPageBreak/>
              <w:t xml:space="preserve">Ивановском муниципальном районе, </w:t>
            </w:r>
            <w:proofErr w:type="spellStart"/>
            <w:proofErr w:type="gramStart"/>
            <w:r w:rsidRPr="009C68E9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776621" w:rsidRPr="009C68E9" w:rsidTr="006E6400">
        <w:trPr>
          <w:trHeight w:val="1082"/>
        </w:trPr>
        <w:tc>
          <w:tcPr>
            <w:tcW w:w="885" w:type="dxa"/>
            <w:gridSpan w:val="2"/>
            <w:vMerge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0" w:type="dxa"/>
            <w:gridSpan w:val="2"/>
            <w:vMerge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новых форм реализации комплекса ВФСК ГТО.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В физическом воспитании стали для населения важнейшей мотивацией успешности в физическом Доля участников, выполнивших нормативы ГТО на знак отличия от общего количества приступивших к выполнению самосовершенствовании, стимулом к их самостоятельным занятиям физической культурой, развитию нравственных качеств, которые необходимы для жизнедеятельности, сохранения и укрепления собственного здоровья</w:t>
            </w:r>
            <w:proofErr w:type="gramEnd"/>
          </w:p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vAlign w:val="center"/>
          </w:tcPr>
          <w:p w:rsidR="00776621" w:rsidRPr="009C68E9" w:rsidRDefault="00776621" w:rsidP="006E6400">
            <w:pPr>
              <w:jc w:val="both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 xml:space="preserve">Доля граждан </w:t>
            </w:r>
            <w:proofErr w:type="gramStart"/>
            <w:r w:rsidRPr="009C68E9">
              <w:rPr>
                <w:sz w:val="24"/>
                <w:szCs w:val="24"/>
              </w:rPr>
              <w:t>Катав-Ивановского</w:t>
            </w:r>
            <w:proofErr w:type="gramEnd"/>
            <w:r w:rsidRPr="009C68E9">
              <w:rPr>
                <w:sz w:val="24"/>
                <w:szCs w:val="24"/>
              </w:rPr>
              <w:t xml:space="preserve">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физкультурно-спортивного комплекса «Готов к труду и обороне» (ГТО), %</w:t>
            </w:r>
          </w:p>
        </w:tc>
      </w:tr>
      <w:tr w:rsidR="00776621" w:rsidRPr="009C68E9" w:rsidTr="006E6400">
        <w:trPr>
          <w:trHeight w:val="1082"/>
        </w:trPr>
        <w:tc>
          <w:tcPr>
            <w:tcW w:w="885" w:type="dxa"/>
            <w:gridSpan w:val="2"/>
            <w:vMerge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0" w:type="dxa"/>
            <w:gridSpan w:val="2"/>
            <w:vMerge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vMerge w:val="restart"/>
            <w:vAlign w:val="center"/>
          </w:tcPr>
          <w:p w:rsidR="00776621" w:rsidRPr="009125C6" w:rsidRDefault="00776621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Привлечение граждан к систематическим занятиям физической культурой и спортом;</w:t>
            </w:r>
          </w:p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C68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Повышение уровня здоровья населения, увеличение общего количества занимающихся физической культурой и спортом, в том числе детей, подростков, молодежи и старшего поколения. </w:t>
            </w:r>
          </w:p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vAlign w:val="center"/>
          </w:tcPr>
          <w:p w:rsidR="00776621" w:rsidRPr="009C68E9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 xml:space="preserve">Доля жителей </w:t>
            </w:r>
            <w:proofErr w:type="gramStart"/>
            <w:r w:rsidRPr="009C68E9">
              <w:rPr>
                <w:sz w:val="24"/>
                <w:szCs w:val="24"/>
              </w:rPr>
              <w:t>Катав-Ивановского</w:t>
            </w:r>
            <w:proofErr w:type="gramEnd"/>
            <w:r w:rsidRPr="009C68E9">
              <w:rPr>
                <w:sz w:val="24"/>
                <w:szCs w:val="24"/>
              </w:rPr>
              <w:t xml:space="preserve"> муниципального района, принявших участие в спортивно-массовых мероприятиях и соревнованиях по видам спорта, %</w:t>
            </w:r>
          </w:p>
        </w:tc>
      </w:tr>
      <w:tr w:rsidR="00776621" w:rsidRPr="009C68E9" w:rsidTr="006E6400">
        <w:trPr>
          <w:trHeight w:val="1082"/>
        </w:trPr>
        <w:tc>
          <w:tcPr>
            <w:tcW w:w="885" w:type="dxa"/>
            <w:gridSpan w:val="2"/>
            <w:vMerge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0" w:type="dxa"/>
            <w:gridSpan w:val="2"/>
            <w:vMerge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vMerge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</w:tcPr>
          <w:p w:rsidR="00776621" w:rsidRPr="009C68E9" w:rsidRDefault="00776621" w:rsidP="006E6400">
            <w:pPr>
              <w:jc w:val="both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Доля граждан, систематически занимающихся физической культурой и спортом по месту работы, в общей численности населения, занятого в экономике, %</w:t>
            </w:r>
          </w:p>
        </w:tc>
      </w:tr>
      <w:tr w:rsidR="00776621" w:rsidRPr="009C68E9" w:rsidTr="006E6400">
        <w:trPr>
          <w:trHeight w:val="1082"/>
        </w:trPr>
        <w:tc>
          <w:tcPr>
            <w:tcW w:w="885" w:type="dxa"/>
            <w:gridSpan w:val="2"/>
            <w:vMerge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0" w:type="dxa"/>
            <w:gridSpan w:val="2"/>
            <w:vMerge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vMerge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vAlign w:val="center"/>
          </w:tcPr>
          <w:p w:rsidR="00776621" w:rsidRPr="009C68E9" w:rsidRDefault="009C68E9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125C6">
              <w:rPr>
                <w:color w:val="000000"/>
                <w:sz w:val="24"/>
                <w:szCs w:val="18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</w:tr>
      <w:tr w:rsidR="00776621" w:rsidRPr="009C68E9" w:rsidTr="006E6400">
        <w:trPr>
          <w:trHeight w:val="28"/>
        </w:trPr>
        <w:tc>
          <w:tcPr>
            <w:tcW w:w="14946" w:type="dxa"/>
            <w:gridSpan w:val="8"/>
            <w:vAlign w:val="center"/>
          </w:tcPr>
          <w:p w:rsidR="00776621" w:rsidRPr="009C68E9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Процессная часть</w:t>
            </w:r>
          </w:p>
        </w:tc>
      </w:tr>
      <w:tr w:rsidR="00776621" w:rsidRPr="009C68E9" w:rsidTr="006E6400">
        <w:trPr>
          <w:trHeight w:val="477"/>
        </w:trPr>
        <w:tc>
          <w:tcPr>
            <w:tcW w:w="14946" w:type="dxa"/>
            <w:gridSpan w:val="8"/>
            <w:vAlign w:val="center"/>
          </w:tcPr>
          <w:p w:rsidR="00776621" w:rsidRPr="009C68E9" w:rsidRDefault="00776621" w:rsidP="006E6400">
            <w:pPr>
              <w:pStyle w:val="a8"/>
              <w:widowControl w:val="0"/>
              <w:numPr>
                <w:ilvl w:val="0"/>
                <w:numId w:val="3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"Развитие физической культуры и массового спорта на территории </w:t>
            </w:r>
            <w:proofErr w:type="gramStart"/>
            <w:r w:rsidRPr="009C68E9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9C68E9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района"</w:t>
            </w:r>
          </w:p>
        </w:tc>
      </w:tr>
      <w:tr w:rsidR="00776621" w:rsidRPr="009C68E9" w:rsidTr="006E6400">
        <w:trPr>
          <w:trHeight w:val="1082"/>
        </w:trPr>
        <w:tc>
          <w:tcPr>
            <w:tcW w:w="7292" w:type="dxa"/>
            <w:gridSpan w:val="3"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Управление физической культуры и спорта Администрации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района;</w:t>
            </w:r>
          </w:p>
        </w:tc>
        <w:tc>
          <w:tcPr>
            <w:tcW w:w="7654" w:type="dxa"/>
            <w:gridSpan w:val="5"/>
            <w:vAlign w:val="center"/>
          </w:tcPr>
          <w:p w:rsidR="00776621" w:rsidRPr="009C68E9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Срок реализации: 2025-2027 г.</w:t>
            </w:r>
          </w:p>
        </w:tc>
      </w:tr>
      <w:tr w:rsidR="00776621" w:rsidRPr="009C68E9" w:rsidTr="006E6400">
        <w:trPr>
          <w:trHeight w:val="726"/>
        </w:trPr>
        <w:tc>
          <w:tcPr>
            <w:tcW w:w="885" w:type="dxa"/>
            <w:gridSpan w:val="2"/>
            <w:vMerge w:val="restart"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 xml:space="preserve">4.1 </w:t>
            </w:r>
          </w:p>
        </w:tc>
        <w:tc>
          <w:tcPr>
            <w:tcW w:w="6407" w:type="dxa"/>
            <w:vMerge w:val="restart"/>
            <w:vAlign w:val="center"/>
          </w:tcPr>
          <w:p w:rsidR="00774F4E" w:rsidRPr="009125C6" w:rsidRDefault="00774F4E" w:rsidP="00774F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125C6">
              <w:rPr>
                <w:sz w:val="24"/>
                <w:szCs w:val="24"/>
              </w:rPr>
              <w:t>Создание для всех категорий и групп населения условий для занятий физической культурой и спортом, массовым спортом, а также повышение условия обеспеченности населения объектами спорта, в том числе:</w:t>
            </w:r>
          </w:p>
          <w:p w:rsidR="00774F4E" w:rsidRPr="009125C6" w:rsidRDefault="00774F4E" w:rsidP="00774F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74F4E" w:rsidRPr="009C68E9" w:rsidRDefault="00774F4E" w:rsidP="00774F4E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      </w:r>
          </w:p>
          <w:p w:rsidR="00774F4E" w:rsidRPr="009C68E9" w:rsidRDefault="00774F4E" w:rsidP="00774F4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74F4E" w:rsidRPr="009C68E9" w:rsidRDefault="00774F4E" w:rsidP="00774F4E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>Проведение спортивно массовых мероприятий, а также тестирование в рамках комплекса ГТО для  повышения мотивации граждан к регулярным занятиям физической культурой и спортом и ведению здорового образа жизни</w:t>
            </w:r>
          </w:p>
          <w:p w:rsidR="00774F4E" w:rsidRPr="009C68E9" w:rsidRDefault="00774F4E" w:rsidP="00774F4E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C68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 </w:t>
            </w:r>
          </w:p>
          <w:p w:rsidR="00774F4E" w:rsidRPr="009C68E9" w:rsidRDefault="00774F4E" w:rsidP="00774F4E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>Развитие системы детско-юношеского, молодежного, массового спорта и спорта высших достижений;</w:t>
            </w:r>
          </w:p>
          <w:p w:rsidR="00774F4E" w:rsidRPr="009C68E9" w:rsidRDefault="00774F4E" w:rsidP="00774F4E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74F4E" w:rsidRPr="009125C6" w:rsidRDefault="00774F4E" w:rsidP="00774F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Повышение эффективности физкультурно-спортивной работы с населением района по месту работы, а также приобретение спортивного инвентаря и оборудования для занятий физической культурой и спортом</w:t>
            </w:r>
            <w:r w:rsidRPr="009125C6">
              <w:rPr>
                <w:sz w:val="24"/>
                <w:szCs w:val="24"/>
              </w:rPr>
              <w:t xml:space="preserve"> </w:t>
            </w:r>
          </w:p>
          <w:p w:rsidR="00774F4E" w:rsidRPr="009125C6" w:rsidRDefault="00774F4E" w:rsidP="00774F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76621" w:rsidRPr="009C68E9" w:rsidRDefault="00774F4E" w:rsidP="00774F4E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>Повышение эффективности физкультурно-оздоровительной работы с населением старшего возраста</w:t>
            </w:r>
          </w:p>
        </w:tc>
        <w:tc>
          <w:tcPr>
            <w:tcW w:w="4123" w:type="dxa"/>
            <w:gridSpan w:val="4"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Внедрение новых форм реализации комплекса ВФСК ГТО.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В физическом воспитании стали для населения важнейшей мотивацией успешности в физическом Доля участников, выполнивших нормативы ГТО на знак отличия от общего количества приступивших к выполнению самосовершенствовании, стимулом к их самостоятельным занятиям физической культурой, развитию нравственных качеств, которые необходимы для жизнедеятельности, сохранения и укрепления собственного здоровья</w:t>
            </w:r>
            <w:proofErr w:type="gramEnd"/>
          </w:p>
          <w:p w:rsidR="00776621" w:rsidRPr="009125C6" w:rsidRDefault="00776621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vAlign w:val="center"/>
          </w:tcPr>
          <w:p w:rsidR="00776621" w:rsidRPr="009C68E9" w:rsidRDefault="00776621" w:rsidP="006E6400">
            <w:pPr>
              <w:jc w:val="both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 xml:space="preserve">Доля граждан </w:t>
            </w:r>
            <w:proofErr w:type="gramStart"/>
            <w:r w:rsidRPr="009C68E9">
              <w:rPr>
                <w:sz w:val="24"/>
                <w:szCs w:val="24"/>
              </w:rPr>
              <w:t>Катав-Ивановского</w:t>
            </w:r>
            <w:proofErr w:type="gramEnd"/>
            <w:r w:rsidRPr="009C68E9">
              <w:rPr>
                <w:sz w:val="24"/>
                <w:szCs w:val="24"/>
              </w:rPr>
              <w:t xml:space="preserve">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физкультурно-спортивного комплекса «Готов к труду и обороне» (ГТО), %</w:t>
            </w:r>
          </w:p>
        </w:tc>
      </w:tr>
      <w:tr w:rsidR="00776621" w:rsidRPr="009C68E9" w:rsidTr="006E6400">
        <w:trPr>
          <w:trHeight w:val="343"/>
        </w:trPr>
        <w:tc>
          <w:tcPr>
            <w:tcW w:w="885" w:type="dxa"/>
            <w:gridSpan w:val="2"/>
            <w:vMerge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7" w:type="dxa"/>
            <w:vMerge/>
            <w:vAlign w:val="center"/>
          </w:tcPr>
          <w:p w:rsidR="00776621" w:rsidRPr="009C68E9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23" w:type="dxa"/>
            <w:gridSpan w:val="4"/>
            <w:vMerge w:val="restart"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Привлечение граждан к систематическим занятиям физической культурой и спортом</w:t>
            </w:r>
          </w:p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vAlign w:val="center"/>
          </w:tcPr>
          <w:p w:rsidR="00776621" w:rsidRPr="009C68E9" w:rsidRDefault="009C68E9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125C6">
              <w:rPr>
                <w:color w:val="000000"/>
                <w:sz w:val="24"/>
                <w:szCs w:val="18"/>
              </w:rPr>
              <w:t>Доля граждан в возрасте 6-29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  <w:r w:rsidRPr="009C68E9">
              <w:rPr>
                <w:sz w:val="24"/>
                <w:szCs w:val="18"/>
              </w:rPr>
              <w:t>, %</w:t>
            </w:r>
          </w:p>
        </w:tc>
      </w:tr>
      <w:tr w:rsidR="00776621" w:rsidRPr="009C68E9" w:rsidTr="006E6400">
        <w:trPr>
          <w:trHeight w:val="493"/>
        </w:trPr>
        <w:tc>
          <w:tcPr>
            <w:tcW w:w="885" w:type="dxa"/>
            <w:gridSpan w:val="2"/>
            <w:vMerge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7" w:type="dxa"/>
            <w:vMerge/>
            <w:vAlign w:val="center"/>
          </w:tcPr>
          <w:p w:rsidR="00776621" w:rsidRPr="009C68E9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23" w:type="dxa"/>
            <w:gridSpan w:val="4"/>
            <w:vMerge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</w:tcPr>
          <w:p w:rsidR="00776621" w:rsidRPr="009C68E9" w:rsidRDefault="009C68E9" w:rsidP="006E6400">
            <w:pPr>
              <w:jc w:val="both"/>
              <w:rPr>
                <w:sz w:val="24"/>
                <w:szCs w:val="24"/>
              </w:rPr>
            </w:pPr>
            <w:r w:rsidRPr="009C68E9">
              <w:rPr>
                <w:rFonts w:eastAsia="Calibri"/>
                <w:color w:val="000000"/>
                <w:sz w:val="24"/>
                <w:szCs w:val="18"/>
                <w:lang w:eastAsia="en-US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  <w:r w:rsidRPr="009C68E9">
              <w:rPr>
                <w:rFonts w:eastAsia="Calibri"/>
                <w:sz w:val="24"/>
                <w:szCs w:val="18"/>
                <w:lang w:eastAsia="en-US"/>
              </w:rPr>
              <w:t>, %</w:t>
            </w:r>
          </w:p>
        </w:tc>
      </w:tr>
      <w:tr w:rsidR="00776621" w:rsidRPr="009C68E9" w:rsidTr="006E6400">
        <w:trPr>
          <w:trHeight w:val="1082"/>
        </w:trPr>
        <w:tc>
          <w:tcPr>
            <w:tcW w:w="885" w:type="dxa"/>
            <w:gridSpan w:val="2"/>
            <w:vMerge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7" w:type="dxa"/>
            <w:vMerge/>
            <w:vAlign w:val="center"/>
          </w:tcPr>
          <w:p w:rsidR="00776621" w:rsidRPr="009C68E9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23" w:type="dxa"/>
            <w:gridSpan w:val="4"/>
            <w:vMerge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vAlign w:val="center"/>
          </w:tcPr>
          <w:p w:rsidR="00776621" w:rsidRPr="009C68E9" w:rsidRDefault="009C68E9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68E9">
              <w:rPr>
                <w:rFonts w:eastAsia="Calibri"/>
                <w:color w:val="000000"/>
                <w:sz w:val="24"/>
                <w:szCs w:val="18"/>
                <w:lang w:eastAsia="en-US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</w:t>
            </w:r>
            <w:r w:rsidRPr="009C68E9">
              <w:rPr>
                <w:rFonts w:eastAsia="Calibri"/>
                <w:sz w:val="24"/>
                <w:szCs w:val="18"/>
                <w:lang w:eastAsia="en-US"/>
              </w:rPr>
              <w:t>, %</w:t>
            </w:r>
          </w:p>
        </w:tc>
      </w:tr>
      <w:tr w:rsidR="00776621" w:rsidRPr="009C68E9" w:rsidTr="006E6400">
        <w:trPr>
          <w:trHeight w:val="1082"/>
        </w:trPr>
        <w:tc>
          <w:tcPr>
            <w:tcW w:w="885" w:type="dxa"/>
            <w:gridSpan w:val="2"/>
            <w:vMerge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7" w:type="dxa"/>
            <w:vMerge/>
            <w:vAlign w:val="center"/>
          </w:tcPr>
          <w:p w:rsidR="00776621" w:rsidRPr="009C68E9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23" w:type="dxa"/>
            <w:gridSpan w:val="4"/>
            <w:vMerge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vAlign w:val="center"/>
          </w:tcPr>
          <w:p w:rsidR="00776621" w:rsidRPr="009C68E9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</w:tr>
      <w:tr w:rsidR="00776621" w:rsidRPr="009C68E9" w:rsidTr="006E6400">
        <w:trPr>
          <w:trHeight w:val="28"/>
        </w:trPr>
        <w:tc>
          <w:tcPr>
            <w:tcW w:w="14946" w:type="dxa"/>
            <w:gridSpan w:val="8"/>
            <w:vAlign w:val="center"/>
          </w:tcPr>
          <w:p w:rsidR="00776621" w:rsidRPr="009C68E9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Процессная часть</w:t>
            </w:r>
          </w:p>
        </w:tc>
      </w:tr>
      <w:tr w:rsidR="00776621" w:rsidRPr="009C68E9" w:rsidTr="006E6400">
        <w:trPr>
          <w:trHeight w:val="28"/>
        </w:trPr>
        <w:tc>
          <w:tcPr>
            <w:tcW w:w="14946" w:type="dxa"/>
            <w:gridSpan w:val="8"/>
            <w:vAlign w:val="center"/>
          </w:tcPr>
          <w:p w:rsidR="00776621" w:rsidRPr="009C68E9" w:rsidRDefault="00776621" w:rsidP="006E6400">
            <w:pPr>
              <w:pStyle w:val="a8"/>
              <w:widowControl w:val="0"/>
              <w:numPr>
                <w:ilvl w:val="0"/>
                <w:numId w:val="3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 "Капитальные вложения в объекты муниципальной собственности"</w:t>
            </w:r>
          </w:p>
        </w:tc>
      </w:tr>
      <w:tr w:rsidR="00776621" w:rsidRPr="009C68E9" w:rsidTr="006E6400">
        <w:trPr>
          <w:trHeight w:val="209"/>
        </w:trPr>
        <w:tc>
          <w:tcPr>
            <w:tcW w:w="7292" w:type="dxa"/>
            <w:gridSpan w:val="3"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</w:t>
            </w:r>
          </w:p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коммунального хозяйства, транспорта и связи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5"/>
            <w:vAlign w:val="center"/>
          </w:tcPr>
          <w:p w:rsidR="00776621" w:rsidRPr="009C68E9" w:rsidRDefault="00776621" w:rsidP="006E64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Срок реализации: 2025-2027 г.</w:t>
            </w:r>
          </w:p>
        </w:tc>
      </w:tr>
      <w:tr w:rsidR="00776621" w:rsidRPr="009C68E9" w:rsidTr="006E6400">
        <w:trPr>
          <w:trHeight w:val="858"/>
        </w:trPr>
        <w:tc>
          <w:tcPr>
            <w:tcW w:w="885" w:type="dxa"/>
            <w:gridSpan w:val="2"/>
            <w:vAlign w:val="center"/>
          </w:tcPr>
          <w:p w:rsidR="00776621" w:rsidRPr="009C68E9" w:rsidRDefault="00776621" w:rsidP="006E640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8E9">
              <w:rPr>
                <w:rFonts w:ascii="Times New Roman" w:hAnsi="Times New Roman"/>
                <w:sz w:val="24"/>
                <w:szCs w:val="24"/>
              </w:rPr>
              <w:t xml:space="preserve">5.1 </w:t>
            </w:r>
          </w:p>
        </w:tc>
        <w:tc>
          <w:tcPr>
            <w:tcW w:w="6407" w:type="dxa"/>
            <w:vAlign w:val="center"/>
          </w:tcPr>
          <w:p w:rsidR="00776621" w:rsidRPr="009125C6" w:rsidRDefault="00774F4E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/>
                <w:sz w:val="24"/>
                <w:szCs w:val="24"/>
              </w:rPr>
              <w:t>Развитие инфраструктуры, а также капитальные вложения в муниципальные объекты физической культуры и спорта, в том числе для лиц с ограниченными возможностями здоровья и инвалидов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23" w:type="dxa"/>
            <w:gridSpan w:val="4"/>
            <w:vAlign w:val="center"/>
          </w:tcPr>
          <w:p w:rsidR="00776621" w:rsidRPr="009125C6" w:rsidRDefault="00776621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современной спортивной инфраструктуры, обеспеченного для занятий физической культурой и спортом различным категориям и группам населения</w:t>
            </w:r>
          </w:p>
        </w:tc>
        <w:tc>
          <w:tcPr>
            <w:tcW w:w="3531" w:type="dxa"/>
            <w:vAlign w:val="center"/>
          </w:tcPr>
          <w:p w:rsidR="00776621" w:rsidRPr="009125C6" w:rsidRDefault="00776621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%</w:t>
            </w:r>
          </w:p>
        </w:tc>
      </w:tr>
    </w:tbl>
    <w:p w:rsidR="006E6400" w:rsidRPr="009C68E9" w:rsidRDefault="006E6400" w:rsidP="006E6400">
      <w:pPr>
        <w:pStyle w:val="ConsPlusNormal"/>
        <w:rPr>
          <w:rFonts w:ascii="Times New Roman" w:hAnsi="Times New Roman" w:cs="Times New Roman"/>
          <w:sz w:val="24"/>
          <w:szCs w:val="24"/>
        </w:rPr>
        <w:sectPr w:rsidR="006E6400" w:rsidRPr="009C68E9" w:rsidSect="004A25A6">
          <w:pgSz w:w="16838" w:h="11905" w:orient="landscape"/>
          <w:pgMar w:top="709" w:right="1134" w:bottom="850" w:left="1134" w:header="0" w:footer="0" w:gutter="0"/>
          <w:cols w:space="720"/>
          <w:titlePg/>
        </w:sectPr>
      </w:pPr>
    </w:p>
    <w:p w:rsidR="006E6400" w:rsidRPr="009C68E9" w:rsidRDefault="006E6400" w:rsidP="006E640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C68E9">
        <w:rPr>
          <w:rFonts w:ascii="Times New Roman" w:hAnsi="Times New Roman" w:cs="Times New Roman"/>
          <w:sz w:val="24"/>
          <w:szCs w:val="24"/>
        </w:rPr>
        <w:lastRenderedPageBreak/>
        <w:t>5. Финансовое обеспечение муниципальной программы</w:t>
      </w:r>
    </w:p>
    <w:p w:rsidR="006E6400" w:rsidRPr="009C68E9" w:rsidRDefault="006E6400" w:rsidP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916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8"/>
        <w:gridCol w:w="2126"/>
        <w:gridCol w:w="2126"/>
        <w:gridCol w:w="1985"/>
        <w:gridCol w:w="1701"/>
      </w:tblGrid>
      <w:tr w:rsidR="006E6400" w:rsidRPr="009C68E9" w:rsidTr="006E6400"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7938" w:type="dxa"/>
            <w:gridSpan w:val="4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  рублей</w:t>
            </w:r>
          </w:p>
        </w:tc>
      </w:tr>
      <w:tr w:rsidR="006E6400" w:rsidRPr="009C68E9" w:rsidTr="006E6400">
        <w:trPr>
          <w:trHeight w:val="160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985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01" w:type="dxa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</w:tr>
      <w:tr w:rsidR="006E6400" w:rsidRPr="009C68E9" w:rsidTr="006E6400">
        <w:trPr>
          <w:trHeight w:val="256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225  076 586,73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352 450 870,00</w:t>
            </w:r>
          </w:p>
        </w:tc>
        <w:tc>
          <w:tcPr>
            <w:tcW w:w="1985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19 632 520,00</w:t>
            </w:r>
          </w:p>
        </w:tc>
        <w:tc>
          <w:tcPr>
            <w:tcW w:w="1701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597 159 976,73</w:t>
            </w:r>
          </w:p>
        </w:tc>
      </w:tr>
      <w:tr w:rsidR="006E6400" w:rsidRPr="009C68E9" w:rsidTr="006E6400">
        <w:trPr>
          <w:trHeight w:val="261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97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126" w:type="dxa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218 096 347,97</w:t>
            </w:r>
          </w:p>
        </w:tc>
        <w:tc>
          <w:tcPr>
            <w:tcW w:w="2126" w:type="dxa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333 656 170,00</w:t>
            </w:r>
          </w:p>
        </w:tc>
        <w:tc>
          <w:tcPr>
            <w:tcW w:w="1985" w:type="dxa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19 055 320,00</w:t>
            </w:r>
          </w:p>
        </w:tc>
        <w:tc>
          <w:tcPr>
            <w:tcW w:w="1701" w:type="dxa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570 807 837,97</w:t>
            </w:r>
          </w:p>
        </w:tc>
      </w:tr>
      <w:tr w:rsidR="006E6400" w:rsidRPr="009C68E9" w:rsidTr="006E6400">
        <w:trPr>
          <w:trHeight w:val="275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6 980 238,76</w:t>
            </w:r>
          </w:p>
        </w:tc>
        <w:tc>
          <w:tcPr>
            <w:tcW w:w="2126" w:type="dxa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18 794 700,00</w:t>
            </w:r>
          </w:p>
        </w:tc>
        <w:tc>
          <w:tcPr>
            <w:tcW w:w="1985" w:type="dxa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577 200,00</w:t>
            </w:r>
          </w:p>
        </w:tc>
        <w:tc>
          <w:tcPr>
            <w:tcW w:w="1701" w:type="dxa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26 352 138,76</w:t>
            </w:r>
          </w:p>
        </w:tc>
      </w:tr>
      <w:tr w:rsidR="006E6400" w:rsidRPr="009C68E9" w:rsidTr="006E6400">
        <w:trPr>
          <w:trHeight w:val="19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объем налоговых расходов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10916" w:type="dxa"/>
            <w:gridSpan w:val="5"/>
          </w:tcPr>
          <w:p w:rsidR="006E6400" w:rsidRPr="009125C6" w:rsidRDefault="006E6400" w:rsidP="006E6400">
            <w:pPr>
              <w:pStyle w:val="ConsPlusNormal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«Развитие физической культуры, массового спорта и подготовка спортивного резерва»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7 023 370,00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7 023 370,00</w:t>
            </w:r>
          </w:p>
        </w:tc>
        <w:tc>
          <w:tcPr>
            <w:tcW w:w="1985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7 023 370,00</w:t>
            </w:r>
          </w:p>
        </w:tc>
        <w:tc>
          <w:tcPr>
            <w:tcW w:w="1701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21 070 110,00</w:t>
            </w:r>
          </w:p>
        </w:tc>
      </w:tr>
      <w:tr w:rsidR="006E6400" w:rsidRPr="009C68E9" w:rsidTr="006E6400">
        <w:trPr>
          <w:trHeight w:val="255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6 956 170,00</w:t>
            </w:r>
          </w:p>
        </w:tc>
        <w:tc>
          <w:tcPr>
            <w:tcW w:w="2126" w:type="dxa"/>
            <w:vAlign w:val="center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6 956 170,00</w:t>
            </w:r>
          </w:p>
        </w:tc>
        <w:tc>
          <w:tcPr>
            <w:tcW w:w="1985" w:type="dxa"/>
            <w:vAlign w:val="center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6 956 170,00</w:t>
            </w:r>
          </w:p>
        </w:tc>
        <w:tc>
          <w:tcPr>
            <w:tcW w:w="1701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20 868 510,00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67 200,00</w:t>
            </w:r>
          </w:p>
        </w:tc>
        <w:tc>
          <w:tcPr>
            <w:tcW w:w="2126" w:type="dxa"/>
            <w:vAlign w:val="center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67 200,00</w:t>
            </w:r>
          </w:p>
        </w:tc>
        <w:tc>
          <w:tcPr>
            <w:tcW w:w="1985" w:type="dxa"/>
            <w:vAlign w:val="center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67 200,00</w:t>
            </w:r>
          </w:p>
        </w:tc>
        <w:tc>
          <w:tcPr>
            <w:tcW w:w="1701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201 600,00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объем налоговых расходов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10916" w:type="dxa"/>
            <w:gridSpan w:val="5"/>
          </w:tcPr>
          <w:p w:rsidR="006E6400" w:rsidRPr="009125C6" w:rsidRDefault="006E6400" w:rsidP="006E6400">
            <w:pPr>
              <w:pStyle w:val="ConsPlusNormal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«Развитие спортивной инфраструктуры»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215 486 289,57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345 427 500,00</w:t>
            </w:r>
          </w:p>
        </w:tc>
        <w:tc>
          <w:tcPr>
            <w:tcW w:w="1985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12 609 150,00</w:t>
            </w:r>
          </w:p>
        </w:tc>
        <w:tc>
          <w:tcPr>
            <w:tcW w:w="1701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573 522 939,57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211 140 177, 97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326 700 000,00</w:t>
            </w:r>
          </w:p>
        </w:tc>
        <w:tc>
          <w:tcPr>
            <w:tcW w:w="1985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12 099 150,00</w:t>
            </w:r>
          </w:p>
        </w:tc>
        <w:tc>
          <w:tcPr>
            <w:tcW w:w="1701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549 939 327,97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4 346 111,60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18 727 500,00</w:t>
            </w:r>
          </w:p>
        </w:tc>
        <w:tc>
          <w:tcPr>
            <w:tcW w:w="1985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510 000,0</w:t>
            </w:r>
          </w:p>
        </w:tc>
        <w:tc>
          <w:tcPr>
            <w:tcW w:w="1701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23 583 611,60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объем налоговых расходов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10916" w:type="dxa"/>
            <w:gridSpan w:val="5"/>
          </w:tcPr>
          <w:p w:rsidR="006E6400" w:rsidRPr="009125C6" w:rsidRDefault="006E6400" w:rsidP="006E6400">
            <w:pPr>
              <w:pStyle w:val="ConsPlusNormal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"Проведение на высоком организационном уровне спортивных мероприятий на территории </w:t>
            </w:r>
            <w:proofErr w:type="gramStart"/>
            <w:r w:rsidRPr="009125C6">
              <w:rPr>
                <w:rFonts w:ascii="Times New Roman" w:hAnsi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района"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1 620 000,00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1 620 000,00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1 620 000,00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1 620 000,00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внебюджетные средства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объем налоговых расходов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10916" w:type="dxa"/>
            <w:gridSpan w:val="5"/>
          </w:tcPr>
          <w:p w:rsidR="006E6400" w:rsidRPr="009125C6" w:rsidRDefault="006E6400" w:rsidP="006E6400">
            <w:pPr>
              <w:pStyle w:val="ConsPlusNormal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"</w:t>
            </w: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физической культуры и массового спорта на территории </w:t>
            </w:r>
            <w:proofErr w:type="gram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Катав-Ивановского</w:t>
            </w:r>
            <w:proofErr w:type="gram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района"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573 927,16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573 927,16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573 927,16</w:t>
            </w:r>
          </w:p>
        </w:tc>
        <w:tc>
          <w:tcPr>
            <w:tcW w:w="2126" w:type="dxa"/>
            <w:vAlign w:val="center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573 927,16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объем налоговых расходов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308"/>
        </w:trPr>
        <w:tc>
          <w:tcPr>
            <w:tcW w:w="10916" w:type="dxa"/>
            <w:gridSpan w:val="5"/>
          </w:tcPr>
          <w:p w:rsidR="006E6400" w:rsidRPr="009125C6" w:rsidRDefault="006E6400" w:rsidP="006E6400">
            <w:pPr>
              <w:pStyle w:val="ConsPlusNormal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"Капитальные вложения в объекты муниципальной собственности"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373 000,00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373 000,00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373 000,00</w:t>
            </w:r>
          </w:p>
        </w:tc>
        <w:tc>
          <w:tcPr>
            <w:tcW w:w="2126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E6400" w:rsidRPr="009125C6" w:rsidRDefault="006E6400" w:rsidP="006E6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373 000,00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  <w:tr w:rsidR="006E6400" w:rsidRPr="009C68E9" w:rsidTr="006E6400">
        <w:trPr>
          <w:trHeight w:val="148"/>
        </w:trPr>
        <w:tc>
          <w:tcPr>
            <w:tcW w:w="2978" w:type="dxa"/>
          </w:tcPr>
          <w:p w:rsidR="006E6400" w:rsidRPr="009125C6" w:rsidRDefault="006E6400" w:rsidP="006E6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5C6">
              <w:rPr>
                <w:rFonts w:ascii="Times New Roman" w:hAnsi="Times New Roman" w:cs="Times New Roman"/>
                <w:sz w:val="24"/>
                <w:szCs w:val="24"/>
              </w:rPr>
              <w:t>объем налоговых расходов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E6400" w:rsidRPr="009C68E9" w:rsidRDefault="006E6400" w:rsidP="006E6400">
            <w:pPr>
              <w:jc w:val="center"/>
              <w:rPr>
                <w:sz w:val="24"/>
                <w:szCs w:val="24"/>
              </w:rPr>
            </w:pPr>
            <w:r w:rsidRPr="009C68E9">
              <w:rPr>
                <w:sz w:val="24"/>
                <w:szCs w:val="24"/>
              </w:rPr>
              <w:t>0</w:t>
            </w:r>
          </w:p>
        </w:tc>
      </w:tr>
    </w:tbl>
    <w:p w:rsidR="006E6400" w:rsidRPr="009C68E9" w:rsidRDefault="006E6400" w:rsidP="006E64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Pr="009C68E9" w:rsidRDefault="006E6400" w:rsidP="006E64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Pr="009C68E9" w:rsidRDefault="006E6400" w:rsidP="006E64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Pr="009C68E9" w:rsidRDefault="006E6400" w:rsidP="006E64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Pr="009C68E9" w:rsidRDefault="006E6400" w:rsidP="006E6400">
      <w:pPr>
        <w:rPr>
          <w:sz w:val="24"/>
          <w:szCs w:val="24"/>
        </w:rPr>
      </w:pPr>
    </w:p>
    <w:p w:rsidR="006E6400" w:rsidRPr="009C68E9" w:rsidRDefault="006E6400" w:rsidP="006E64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6400" w:rsidRPr="009C68E9" w:rsidRDefault="006E64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1397" w:rsidRPr="009C68E9" w:rsidRDefault="009A1397" w:rsidP="007C40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07"/>
      <w:bookmarkEnd w:id="3"/>
    </w:p>
    <w:p w:rsidR="009F47B6" w:rsidRPr="009C68E9" w:rsidRDefault="009F47B6" w:rsidP="007C40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47B6" w:rsidRPr="009C68E9" w:rsidRDefault="009F47B6" w:rsidP="007C40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47B6" w:rsidRPr="009C68E9" w:rsidRDefault="009F47B6" w:rsidP="007C40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47B6" w:rsidRPr="009C68E9" w:rsidRDefault="009F47B6" w:rsidP="009F47B6">
      <w:pPr>
        <w:rPr>
          <w:sz w:val="24"/>
          <w:szCs w:val="24"/>
        </w:rPr>
      </w:pPr>
    </w:p>
    <w:p w:rsidR="009F47B6" w:rsidRPr="009C68E9" w:rsidRDefault="009F47B6" w:rsidP="007C40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9F47B6" w:rsidRPr="009C68E9" w:rsidSect="007C4037">
      <w:pgSz w:w="11905" w:h="16838"/>
      <w:pgMar w:top="1134" w:right="850" w:bottom="993" w:left="99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6F3"/>
    <w:multiLevelType w:val="hybridMultilevel"/>
    <w:tmpl w:val="BE1CB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E1499"/>
    <w:multiLevelType w:val="hybridMultilevel"/>
    <w:tmpl w:val="A52E8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284ABB"/>
    <w:multiLevelType w:val="hybridMultilevel"/>
    <w:tmpl w:val="3C28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5CD"/>
    <w:rsid w:val="00022973"/>
    <w:rsid w:val="000359CD"/>
    <w:rsid w:val="00044559"/>
    <w:rsid w:val="000B6CF4"/>
    <w:rsid w:val="000D6F21"/>
    <w:rsid w:val="000E0AC3"/>
    <w:rsid w:val="000E1941"/>
    <w:rsid w:val="00101E42"/>
    <w:rsid w:val="00181DE9"/>
    <w:rsid w:val="00182DDD"/>
    <w:rsid w:val="001B36B1"/>
    <w:rsid w:val="001C782E"/>
    <w:rsid w:val="00210060"/>
    <w:rsid w:val="00232494"/>
    <w:rsid w:val="00244C33"/>
    <w:rsid w:val="0028405B"/>
    <w:rsid w:val="002D4931"/>
    <w:rsid w:val="0030128F"/>
    <w:rsid w:val="00315CD2"/>
    <w:rsid w:val="003625CD"/>
    <w:rsid w:val="003B2008"/>
    <w:rsid w:val="003C6CF0"/>
    <w:rsid w:val="004120FD"/>
    <w:rsid w:val="00425CDD"/>
    <w:rsid w:val="00426DE0"/>
    <w:rsid w:val="004436B6"/>
    <w:rsid w:val="00462AC5"/>
    <w:rsid w:val="004806C8"/>
    <w:rsid w:val="004A25A6"/>
    <w:rsid w:val="004B4686"/>
    <w:rsid w:val="004C21B7"/>
    <w:rsid w:val="00511121"/>
    <w:rsid w:val="00545639"/>
    <w:rsid w:val="005629E7"/>
    <w:rsid w:val="00573849"/>
    <w:rsid w:val="00582106"/>
    <w:rsid w:val="005864A3"/>
    <w:rsid w:val="00597972"/>
    <w:rsid w:val="005A067D"/>
    <w:rsid w:val="005B055E"/>
    <w:rsid w:val="005B1BB8"/>
    <w:rsid w:val="00602C60"/>
    <w:rsid w:val="006275AB"/>
    <w:rsid w:val="006A1AEA"/>
    <w:rsid w:val="006C4C0B"/>
    <w:rsid w:val="006D123A"/>
    <w:rsid w:val="006E6400"/>
    <w:rsid w:val="00706DFC"/>
    <w:rsid w:val="0071560C"/>
    <w:rsid w:val="007316B0"/>
    <w:rsid w:val="00774F4E"/>
    <w:rsid w:val="00776621"/>
    <w:rsid w:val="00783CDF"/>
    <w:rsid w:val="007C4037"/>
    <w:rsid w:val="007D0869"/>
    <w:rsid w:val="00861891"/>
    <w:rsid w:val="00882F1F"/>
    <w:rsid w:val="00894EF6"/>
    <w:rsid w:val="008B4FFC"/>
    <w:rsid w:val="008E170D"/>
    <w:rsid w:val="008F4600"/>
    <w:rsid w:val="00904587"/>
    <w:rsid w:val="00906322"/>
    <w:rsid w:val="00910D6F"/>
    <w:rsid w:val="009125C6"/>
    <w:rsid w:val="009629A9"/>
    <w:rsid w:val="00994404"/>
    <w:rsid w:val="009A1397"/>
    <w:rsid w:val="009B46C5"/>
    <w:rsid w:val="009C68E9"/>
    <w:rsid w:val="009F47B6"/>
    <w:rsid w:val="00A106AB"/>
    <w:rsid w:val="00A333F3"/>
    <w:rsid w:val="00A62244"/>
    <w:rsid w:val="00A74496"/>
    <w:rsid w:val="00AA641A"/>
    <w:rsid w:val="00AE7DC5"/>
    <w:rsid w:val="00AF1B5E"/>
    <w:rsid w:val="00B75482"/>
    <w:rsid w:val="00BD32EA"/>
    <w:rsid w:val="00BF2A54"/>
    <w:rsid w:val="00C07C83"/>
    <w:rsid w:val="00C25E0F"/>
    <w:rsid w:val="00C42DB4"/>
    <w:rsid w:val="00C74005"/>
    <w:rsid w:val="00C94F57"/>
    <w:rsid w:val="00CD3E0D"/>
    <w:rsid w:val="00CD5553"/>
    <w:rsid w:val="00D40CC4"/>
    <w:rsid w:val="00D51021"/>
    <w:rsid w:val="00D84FFE"/>
    <w:rsid w:val="00D96555"/>
    <w:rsid w:val="00DB6048"/>
    <w:rsid w:val="00DB6B94"/>
    <w:rsid w:val="00DD6CF9"/>
    <w:rsid w:val="00DE06BB"/>
    <w:rsid w:val="00E35262"/>
    <w:rsid w:val="00E37FBE"/>
    <w:rsid w:val="00E569CB"/>
    <w:rsid w:val="00E64AC5"/>
    <w:rsid w:val="00E65CB1"/>
    <w:rsid w:val="00E7218B"/>
    <w:rsid w:val="00E840F0"/>
    <w:rsid w:val="00E90E9A"/>
    <w:rsid w:val="00EC5E18"/>
    <w:rsid w:val="00F013F1"/>
    <w:rsid w:val="00F03845"/>
    <w:rsid w:val="00F14E97"/>
    <w:rsid w:val="00F539C2"/>
    <w:rsid w:val="00F83A35"/>
    <w:rsid w:val="00F93755"/>
    <w:rsid w:val="00FE2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B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</w:pPr>
    <w:rPr>
      <w:rFonts w:eastAsia="Times New Roman" w:cs="Calibri"/>
      <w:b/>
      <w:sz w:val="22"/>
      <w:szCs w:val="22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2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styleId="a3">
    <w:name w:val="Balloon Text"/>
    <w:basedOn w:val="a"/>
    <w:link w:val="a4"/>
    <w:uiPriority w:val="99"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2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218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uiPriority w:val="99"/>
    <w:rsid w:val="00E7218B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721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B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</w:pPr>
    <w:rPr>
      <w:rFonts w:eastAsia="Times New Roman" w:cs="Calibri"/>
      <w:b/>
      <w:sz w:val="22"/>
      <w:szCs w:val="22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2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styleId="a3">
    <w:name w:val="Balloon Text"/>
    <w:basedOn w:val="a"/>
    <w:link w:val="a4"/>
    <w:uiPriority w:val="99"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2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218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uiPriority w:val="99"/>
    <w:rsid w:val="00E7218B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721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ownloads\&#1055;&#1088;&#1080;&#1083;&#1086;&#1078;&#1077;&#1085;&#1080;&#1077;%20&#8470;1%20&#1055;&#1072;&#1089;&#1087;&#1086;&#1088;&#1090;%20&#1084;&#1091;&#1085;.%20&#1087;&#1088;&#1086;&#1075;&#1088;&#1072;&#1084;&#1084;&#1099;%20&#1075;&#1086;&#1090;&#1086;&#1074;&#1099;&#1081;%20(2)%20&#1043;&#1054;&#1058;&#1054;&#1042;&#1067;&#104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B7708-5BB0-449B-A056-5E12C0778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№1 Паспорт мун. программы готовый (2) ГОТОВЫЙ</Template>
  <TotalTime>17</TotalTime>
  <Pages>18</Pages>
  <Words>3432</Words>
  <Characters>19566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2025-07-29T05:23:00Z</cp:lastPrinted>
  <dcterms:created xsi:type="dcterms:W3CDTF">2025-07-25T06:33:00Z</dcterms:created>
  <dcterms:modified xsi:type="dcterms:W3CDTF">2025-08-14T09:44:00Z</dcterms:modified>
</cp:coreProperties>
</file>